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74611566"/>
    <w:bookmarkEnd w:id="0"/>
    <w:p w14:paraId="5B8BF6BA" w14:textId="77777777" w:rsidR="003B77C9" w:rsidRPr="00C1621F" w:rsidRDefault="003B77C9" w:rsidP="00C1621F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7B778957">
                <wp:extent cx="6586199" cy="937597"/>
                <wp:effectExtent l="0" t="19050" r="5715" b="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199" cy="937597"/>
                          <a:chOff x="0" y="63618"/>
                          <a:chExt cx="6399254" cy="1141189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23817" cy="1141189"/>
                            <a:chOff x="0" y="63618"/>
                            <a:chExt cx="1830195" cy="1141189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556CCA03" w:rsidR="000107B0" w:rsidRPr="00352905" w:rsidRDefault="000107B0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➋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362244" y="629816"/>
                              <a:ext cx="1420189" cy="5008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430D2627" w:rsidR="000107B0" w:rsidRPr="009C1E34" w:rsidRDefault="000107B0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9C1E34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  <w:t>Hình học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1"/>
                            <a:ext cx="4727447" cy="680679"/>
                            <a:chOff x="1671807" y="349901"/>
                            <a:chExt cx="4898603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898603" cy="681670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737"/>
                                <a:ext cx="4794720" cy="569913"/>
                                <a:chOff x="1775690" y="419737"/>
                                <a:chExt cx="4794720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639" y="419737"/>
                                  <a:ext cx="4717771" cy="569913"/>
                                  <a:chOff x="1852639" y="419694"/>
                                  <a:chExt cx="4717771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639" y="419694"/>
                                    <a:ext cx="4717771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65461"/>
                                    <a:ext cx="3516297" cy="485775"/>
                                    <a:chOff x="2905011" y="465461"/>
                                    <a:chExt cx="3516297" cy="485775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504246"/>
                                      <a:ext cx="3498221" cy="397951"/>
                                      <a:chOff x="2923087" y="504246"/>
                                      <a:chExt cx="3498221" cy="397951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50017" y="504246"/>
                                        <a:ext cx="3371291" cy="397951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594E7C3" w14:textId="6FA9FE98" w:rsidR="000107B0" w:rsidRPr="00BF6249" w:rsidRDefault="00E1315D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w:t>PHÉP CHIẾU</w:t>
                                          </w:r>
                                          <w:r w:rsidR="000107B0" w:rsidRPr="00BF6249"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w:t xml:space="preserve"> SONG SONG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35250" y="405564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421A7B28" w:rsidR="000107B0" w:rsidRPr="00352905" w:rsidRDefault="000107B0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 w:rsidR="00E1315D"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518.6pt;height:73.85pt;mso-position-horizontal-relative:char;mso-position-vertical-relative:line" coordorigin=",636" coordsize="63992,1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">
                <v:group id="Group 463" o:spid="_x0000_s1027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556CCA03" w:rsidR="000107B0" w:rsidRPr="00352905" w:rsidRDefault="000107B0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➋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3622;top:6298;width:14202;height:5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430D2627" w:rsidR="000107B0" w:rsidRPr="009C1E34" w:rsidRDefault="000107B0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</w:pPr>
                          <w:r w:rsidRPr="009C1E34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  <w:t>Hình học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6;top:4196;width:47178;height:5704;visibility:visible;mso-wrap-style:square;v-text-anchor:middle" coordsize="4717771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" path="m,l4511373,r206398,206398l4717771,570334,,570334,,xe" fillcolor="#fffff7" stroked="f" strokeweight="1.25pt">
                          <v:fill r:id="rId8" o:title="" color2="#f0d5ff" type="pattern"/>
                          <v:path arrowok="t" o:connecttype="custom" o:connectlocs="0,0;4511373,0;4717771,206398;4717771,570334;0,570334;0,0" o:connectangles="0,0,0,0,0,0"/>
                        </v:shape>
                        <v:group id="Group 478" o:spid="_x0000_s1042" style="position:absolute;left:29050;top:4654;width:35163;height:4858" coordorigin="29050,4654" coordsize="3516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5042;width:34983;height:3979" coordorigin="29230,5042" coordsize="34982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500;top:5042;width:33713;height:3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" adj="21054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1594E7C3" w14:textId="6FA9FE98" w:rsidR="000107B0" w:rsidRPr="00BF6249" w:rsidRDefault="00E1315D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  <w:t>PHÉP CHIẾU</w:t>
                                    </w:r>
                                    <w:r w:rsidR="000107B0" w:rsidRPr="00BF6249"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  <w:t xml:space="preserve"> SONG SONG</w:t>
                                    </w: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352;top:4055;width:9770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421A7B28" w:rsidR="000107B0" w:rsidRPr="00352905" w:rsidRDefault="000107B0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 w:rsidR="00E1315D"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⑤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C1621F" w:rsidRDefault="003B77C9" w:rsidP="00C1621F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41FC230">
                <wp:extent cx="3505200" cy="504563"/>
                <wp:effectExtent l="0" t="0" r="762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525195" cy="485775"/>
                                  <a:chOff x="903804" y="18788"/>
                                  <a:chExt cx="25251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422833" cy="369570"/>
                                    <a:chOff x="1006166" y="123084"/>
                                    <a:chExt cx="24228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492"/>
                                      <a:ext cx="22656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0107B0" w:rsidRPr="00531501" w:rsidRDefault="000107B0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0107B0" w:rsidRDefault="000107B0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0107B0" w:rsidRDefault="000107B0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5251;height:4858" coordorigin="9038,187" coordsize="2525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4228;height:3696" coordorigin="10061,1230" coordsize="242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4;width:22656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" adj="2103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0107B0" w:rsidRPr="00531501" w:rsidRDefault="000107B0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0107B0" w:rsidRDefault="000107B0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0107B0" w:rsidRDefault="000107B0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C1621F" w:rsidRDefault="003B77C9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01065137">
                <wp:extent cx="6436615" cy="3228976"/>
                <wp:effectExtent l="0" t="0" r="21590" b="2857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15" cy="3228976"/>
                          <a:chOff x="-22234" y="-705"/>
                          <a:chExt cx="6482328" cy="341174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27" y="5"/>
                            <a:ext cx="6460121" cy="3411038"/>
                          </a:xfrm>
                          <a:prstGeom prst="round2DiagRect">
                            <a:avLst>
                              <a:gd name="adj1" fmla="val 947"/>
                              <a:gd name="adj2" fmla="val 2998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3C5884" w14:textId="77777777" w:rsidR="000107B0" w:rsidRPr="00311AFB" w:rsidRDefault="000107B0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</w:p>
                            <w:p w14:paraId="1111909A" w14:textId="01708160" w:rsidR="000107B0" w:rsidRDefault="00120CAA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</w:pPr>
                              <w:bookmarkStart w:id="1" w:name="_Hlk75662746"/>
                              <w:r>
                                <w:rPr>
                                  <w:rFonts w:ascii="Yu Mincho" w:eastAsia="Yu Mincho" w:hAnsi="Yu Mincho" w:cs="Segoe UI Symbol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="000107B0" w:rsidRPr="00311AFB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E1315D" w:rsidRPr="00E1315D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Phép chiếu song song:</w:t>
                              </w:r>
                            </w:p>
                            <w:tbl>
                              <w:tblPr>
                                <w:tblStyle w:val="TableGrid"/>
                                <w:tblW w:w="9747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dashSmallGap" w:sz="4" w:space="0" w:color="0000CC"/>
                                  <w:insideV w:val="dashSmallGap" w:sz="4" w:space="0" w:color="0000CC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62"/>
                                <w:gridCol w:w="3685"/>
                              </w:tblGrid>
                              <w:tr w:rsidR="009034F8" w14:paraId="04ED0775" w14:textId="77777777" w:rsidTr="009034F8">
                                <w:tc>
                                  <w:tcPr>
                                    <w:tcW w:w="6062" w:type="dxa"/>
                                  </w:tcPr>
                                  <w:p w14:paraId="17D4F5FF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Cho mặt phẳng </w:t>
                                    </w:r>
                                    <w:bookmarkStart w:id="2" w:name="MTBlankEqn"/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386E420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20.4pt;height:20.4pt" o:ole="">
                                          <v:imagedata r:id="rId10" o:title=""/>
                                        </v:shape>
                                        <o:OLEObject Type="Embed" ProgID="Equation.DSMT4" ShapeID="_x0000_i1026" DrawAspect="Content" ObjectID="_1687838221" r:id="rId11"/>
                                      </w:object>
                                    </w:r>
                                    <w:bookmarkEnd w:id="2"/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và một đường thẳng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18EA8AA0">
                                        <v:shape id="_x0000_i1028" type="#_x0000_t75" style="width:11.55pt;height:12.9pt" o:ole="">
                                          <v:imagedata r:id="rId12" o:title=""/>
                                        </v:shape>
                                        <o:OLEObject Type="Embed" ProgID="Equation.DSMT4" ShapeID="_x0000_i1028" DrawAspect="Content" ObjectID="_1687838222" r:id="rId1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cắt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8D4DE49">
                                        <v:shape id="_x0000_i1030" type="#_x0000_t75" style="width:20.4pt;height:20.4pt" o:ole="">
                                          <v:imagedata r:id="rId14" o:title=""/>
                                        </v:shape>
                                        <o:OLEObject Type="Embed" ProgID="Equation.DSMT4" ShapeID="_x0000_i1030" DrawAspect="Content" ObjectID="_1687838223" r:id="rId1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. Với mỗi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19607F46">
                                        <v:shape id="_x0000_i1032" type="#_x0000_t75" style="width:15.6pt;height:12.9pt" o:ole="">
                                          <v:imagedata r:id="rId16" o:title=""/>
                                        </v:shape>
                                        <o:OLEObject Type="Embed" ProgID="Equation.DSMT4" ShapeID="_x0000_i1032" DrawAspect="Content" ObjectID="_1687838224" r:id="rId1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trong không gian, đường thẳng đi qua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25FF5182">
                                        <v:shape id="_x0000_i1034" type="#_x0000_t75" style="width:15.6pt;height:12.9pt" o:ole="">
                                          <v:imagedata r:id="rId18" o:title=""/>
                                        </v:shape>
                                        <o:OLEObject Type="Embed" ProgID="Equation.DSMT4" ShapeID="_x0000_i1034" DrawAspect="Content" ObjectID="_1687838225" r:id="rId1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và song song với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4EE6C117">
                                        <v:shape id="_x0000_i1036" type="#_x0000_t75" style="width:11.55pt;height:12.9pt" o:ole="">
                                          <v:imagedata r:id="rId20" o:title=""/>
                                        </v:shape>
                                        <o:OLEObject Type="Embed" ProgID="Equation.DSMT4" ShapeID="_x0000_i1036" DrawAspect="Content" ObjectID="_1687838226" r:id="rId2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cắt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058A7988">
                                        <v:shape id="_x0000_i1038" type="#_x0000_t75" style="width:20.4pt;height:20.4pt" o:ole="">
                                          <v:imagedata r:id="rId22" o:title=""/>
                                        </v:shape>
                                        <o:OLEObject Type="Embed" ProgID="Equation.DSMT4" ShapeID="_x0000_i1038" DrawAspect="Content" ObjectID="_1687838227" r:id="rId2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tại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2C6518A5">
                                        <v:shape id="_x0000_i1040" type="#_x0000_t75" style="width:19pt;height:12.9pt" o:ole="">
                                          <v:imagedata r:id="rId24" o:title=""/>
                                        </v:shape>
                                        <o:OLEObject Type="Embed" ProgID="Equation.DSMT4" ShapeID="_x0000_i1040" DrawAspect="Content" ObjectID="_1687838228" r:id="rId2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xác định.</w:t>
                                    </w:r>
                                  </w:p>
                                  <w:p w14:paraId="5FEDEA83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3D6F3B4C">
                                        <v:shape id="_x0000_i1042" type="#_x0000_t75" style="width:19pt;height:12.9pt" o:ole="">
                                          <v:imagedata r:id="rId26" o:title=""/>
                                        </v:shape>
                                        <o:OLEObject Type="Embed" ProgID="Equation.DSMT4" ShapeID="_x0000_i1042" DrawAspect="Content" ObjectID="_1687838229" r:id="rId2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hình chiếu song song của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6F42A5C7">
                                        <v:shape id="_x0000_i1044" type="#_x0000_t75" style="width:15.6pt;height:12.9pt" o:ole="">
                                          <v:imagedata r:id="rId28" o:title=""/>
                                        </v:shape>
                                        <o:OLEObject Type="Embed" ProgID="Equation.DSMT4" ShapeID="_x0000_i1044" DrawAspect="Content" ObjectID="_1687838230" r:id="rId2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trên mặt phẳng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6ADEB4F5">
                                        <v:shape id="_x0000_i1046" type="#_x0000_t75" style="width:20.4pt;height:20.4pt" o:ole="">
                                          <v:imagedata r:id="rId30" o:title=""/>
                                        </v:shape>
                                        <o:OLEObject Type="Embed" ProgID="Equation.DSMT4" ShapeID="_x0000_i1046" DrawAspect="Content" ObjectID="_1687838231" r:id="rId3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theo phương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7CD109F8">
                                        <v:shape id="_x0000_i1048" type="#_x0000_t75" style="width:11.55pt;height:12.9pt" o:ole="">
                                          <v:imagedata r:id="rId32" o:title=""/>
                                        </v:shape>
                                        <o:OLEObject Type="Embed" ProgID="Equation.DSMT4" ShapeID="_x0000_i1048" DrawAspect="Content" ObjectID="_1687838232" r:id="rId3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454A8A3E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Mặt phẳng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A786FBE">
                                        <v:shape id="_x0000_i1050" type="#_x0000_t75" style="width:20.4pt;height:20.4pt" o:ole="">
                                          <v:imagedata r:id="rId34" o:title=""/>
                                        </v:shape>
                                        <o:OLEObject Type="Embed" ProgID="Equation.DSMT4" ShapeID="_x0000_i1050" DrawAspect="Content" ObjectID="_1687838233" r:id="rId3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mặt phẳng chiếu, phương của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7963C794">
                                        <v:shape id="_x0000_i1052" type="#_x0000_t75" style="width:11.55pt;height:12.9pt" o:ole="">
                                          <v:imagedata r:id="rId36" o:title=""/>
                                        </v:shape>
                                        <o:OLEObject Type="Embed" ProgID="Equation.DSMT4" ShapeID="_x0000_i1052" DrawAspect="Content" ObjectID="_1687838234" r:id="rId3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gọi là phương chiếu.</w:t>
                                    </w:r>
                                  </w:p>
                                  <w:p w14:paraId="57A64084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Phép đặt tương ứng mỗi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03EC66D7">
                                        <v:shape id="_x0000_i1054" type="#_x0000_t75" style="width:15.6pt;height:12.9pt" o:ole="">
                                          <v:imagedata r:id="rId38" o:title=""/>
                                        </v:shape>
                                        <o:OLEObject Type="Embed" ProgID="Equation.DSMT4" ShapeID="_x0000_i1054" DrawAspect="Content" ObjectID="_1687838235" r:id="rId3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với hình chiếu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1F31F324">
                                        <v:shape id="_x0000_i1056" type="#_x0000_t75" style="width:19pt;height:12.9pt" o:ole="">
                                          <v:imagedata r:id="rId40" o:title=""/>
                                        </v:shape>
                                        <o:OLEObject Type="Embed" ProgID="Equation.DSMT4" ShapeID="_x0000_i1056" DrawAspect="Content" ObjectID="_1687838236" r:id="rId4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của nó trên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5A4965EC">
                                        <v:shape id="_x0000_i1058" type="#_x0000_t75" style="width:20.4pt;height:20.4pt" o:ole="">
                                          <v:imagedata r:id="rId42" o:title=""/>
                                        </v:shape>
                                        <o:OLEObject Type="Embed" ProgID="Equation.DSMT4" ShapeID="_x0000_i1058" DrawAspect="Content" ObjectID="_1687838237" r:id="rId4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phép chiếu song song lên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4CD7F144">
                                        <v:shape id="_x0000_i1060" type="#_x0000_t75" style="width:20.4pt;height:20.4pt" o:ole="">
                                          <v:imagedata r:id="rId44" o:title=""/>
                                        </v:shape>
                                        <o:OLEObject Type="Embed" ProgID="Equation.DSMT4" ShapeID="_x0000_i1060" DrawAspect="Content" ObjectID="_1687838238" r:id="rId4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theo phương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134F9213">
                                        <v:shape id="_x0000_i1062" type="#_x0000_t75" style="width:11.55pt;height:12.9pt" o:ole="">
                                          <v:imagedata r:id="rId46" o:title=""/>
                                        </v:shape>
                                        <o:OLEObject Type="Embed" ProgID="Equation.DSMT4" ShapeID="_x0000_i1062" DrawAspect="Content" ObjectID="_1687838239" r:id="rId4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2005F98C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Ta kí hiệu </w:t>
                                    </w:r>
                                    <w:r w:rsidRPr="00EE375F">
                                      <w:rPr>
                                        <w:position w:val="-14"/>
                                      </w:rPr>
                                      <w:object w:dxaOrig="1840" w:dyaOrig="400" w14:anchorId="6EA3AA9B">
                                        <v:shape id="_x0000_i1064" type="#_x0000_t75" style="width:92.4pt;height:20.4pt" o:ole="">
                                          <v:imagedata r:id="rId48" o:title=""/>
                                        </v:shape>
                                        <o:OLEObject Type="Embed" ProgID="Equation.DSMT4" ShapeID="_x0000_i1064" DrawAspect="Content" ObjectID="_1687838240" r:id="rId4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4827F190" w14:textId="77777777" w:rsidR="009034F8" w:rsidRDefault="009034F8" w:rsidP="002D27C6">
                                    <w:pPr>
                                      <w:spacing w:line="256" w:lineRule="auto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85" w:type="dxa"/>
                                  </w:tcPr>
                                  <w:p w14:paraId="6CC363E9" w14:textId="5FAFD513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778E1E14" w14:textId="77777777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657F8CEA" w14:textId="77777777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77C58E08" wp14:editId="76F5E52E">
                                          <wp:extent cx="2018092" cy="1352550"/>
                                          <wp:effectExtent l="0" t="0" r="1270" b="0"/>
                                          <wp:docPr id="16" name="Picture 16" descr="Lý thuyết phép chiếu song song toán 11 - Toan123.vn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164" descr="Lý thuyết phép chiếu song song toán 11 - Toan123.vn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021207" cy="135463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F6AF2AF" w14:textId="2960112C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41FE26B" w14:textId="77777777" w:rsidR="009034F8" w:rsidRPr="009C1E34" w:rsidRDefault="009034F8" w:rsidP="002D27C6">
                              <w:pPr>
                                <w:spacing w:line="256" w:lineRule="auto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bookmarkEnd w:id="1"/>
                            <w:p w14:paraId="6E56BF56" w14:textId="77777777" w:rsidR="000107B0" w:rsidRPr="00311AFB" w:rsidRDefault="000107B0" w:rsidP="00EE375F">
                              <w:pPr>
                                <w:spacing w:before="60" w:after="60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5"/>
                            <a:ext cx="1199213" cy="304801"/>
                            <a:chOff x="-22234" y="-705"/>
                            <a:chExt cx="1199213" cy="304801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5"/>
                              <a:ext cx="1151118" cy="304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0107B0" w:rsidRDefault="000107B0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254.25pt;mso-position-horizontal-relative:char;mso-position-vertical-relative:line" coordorigin="-222,-7" coordsize="64823,34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">
                <v:shape id="Rectangle: Diagonal Corners Rounded 244" o:spid="_x0000_s1071" style="position:absolute;width:64600;height:34110;visibility:visible;mso-wrap-style:square;v-text-anchor:middle" coordsize="6460121,34110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" adj="-11796480,,5400" path="m32303,l6357858,v56478,,102263,45785,102263,102263l6460121,3378735v,17840,-14463,32303,-32303,32303l102263,3411038c45785,3411038,,3365253,,3308775l,32303c,14463,14463,,32303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32303,0;6357858,0;6460121,102263;6460121,3378735;6427818,3411038;102263,3411038;0,3308775;0,32303;32303,0" o:connectangles="0,0,0,0,0,0,0,0,0" textboxrect="0,0,6460121,3411038"/>
                  <v:textbox>
                    <w:txbxContent>
                      <w:p w14:paraId="743C5884" w14:textId="77777777" w:rsidR="000107B0" w:rsidRPr="00311AFB" w:rsidRDefault="000107B0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</w:p>
                      <w:p w14:paraId="1111909A" w14:textId="01708160" w:rsidR="000107B0" w:rsidRDefault="00120CAA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</w:pPr>
                        <w:bookmarkStart w:id="3" w:name="_Hlk75662746"/>
                        <w:r>
                          <w:rPr>
                            <w:rFonts w:ascii="Yu Mincho" w:eastAsia="Yu Mincho" w:hAnsi="Yu Mincho" w:cs="Segoe UI Symbol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="000107B0" w:rsidRPr="00311AFB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r w:rsidR="00E1315D" w:rsidRPr="00E1315D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Phép chiếu song song:</w:t>
                        </w:r>
                      </w:p>
                      <w:tbl>
                        <w:tblPr>
                          <w:tblStyle w:val="TableGrid"/>
                          <w:tblW w:w="9747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dashSmallGap" w:sz="4" w:space="0" w:color="0000CC"/>
                            <w:insideV w:val="dashSmallGap" w:sz="4" w:space="0" w:color="0000CC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062"/>
                          <w:gridCol w:w="3685"/>
                        </w:tblGrid>
                        <w:tr w:rsidR="009034F8" w14:paraId="04ED0775" w14:textId="77777777" w:rsidTr="009034F8">
                          <w:tc>
                            <w:tcPr>
                              <w:tcW w:w="6062" w:type="dxa"/>
                            </w:tcPr>
                            <w:p w14:paraId="17D4F5FF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Cho mặt phẳng </w:t>
                              </w:r>
                              <w:bookmarkStart w:id="4" w:name="MTBlankEqn"/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386E420">
                                  <v:shape id="_x0000_i1026" type="#_x0000_t75" style="width:20.4pt;height:20.4pt" o:ole="">
                                    <v:imagedata r:id="rId10" o:title=""/>
                                  </v:shape>
                                  <o:OLEObject Type="Embed" ProgID="Equation.DSMT4" ShapeID="_x0000_i1026" DrawAspect="Content" ObjectID="_1687838221" r:id="rId51"/>
                                </w:object>
                              </w:r>
                              <w:bookmarkEnd w:id="4"/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và một đường thẳng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18EA8AA0">
                                  <v:shape id="_x0000_i1028" type="#_x0000_t75" style="width:11.55pt;height:12.9pt" o:ole="">
                                    <v:imagedata r:id="rId12" o:title=""/>
                                  </v:shape>
                                  <o:OLEObject Type="Embed" ProgID="Equation.DSMT4" ShapeID="_x0000_i1028" DrawAspect="Content" ObjectID="_1687838222" r:id="rId52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cắt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8D4DE49">
                                  <v:shape id="_x0000_i1030" type="#_x0000_t75" style="width:20.4pt;height:20.4pt" o:ole="">
                                    <v:imagedata r:id="rId14" o:title=""/>
                                  </v:shape>
                                  <o:OLEObject Type="Embed" ProgID="Equation.DSMT4" ShapeID="_x0000_i1030" DrawAspect="Content" ObjectID="_1687838223" r:id="rId53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. Với mỗi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19607F46">
                                  <v:shape id="_x0000_i1032" type="#_x0000_t75" style="width:15.6pt;height:12.9pt" o:ole="">
                                    <v:imagedata r:id="rId16" o:title=""/>
                                  </v:shape>
                                  <o:OLEObject Type="Embed" ProgID="Equation.DSMT4" ShapeID="_x0000_i1032" DrawAspect="Content" ObjectID="_1687838224" r:id="rId54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trong không gian, đường thẳng đi qua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25FF5182">
                                  <v:shape id="_x0000_i1034" type="#_x0000_t75" style="width:15.6pt;height:12.9pt" o:ole="">
                                    <v:imagedata r:id="rId18" o:title=""/>
                                  </v:shape>
                                  <o:OLEObject Type="Embed" ProgID="Equation.DSMT4" ShapeID="_x0000_i1034" DrawAspect="Content" ObjectID="_1687838225" r:id="rId55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và song song với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4EE6C117">
                                  <v:shape id="_x0000_i1036" type="#_x0000_t75" style="width:11.55pt;height:12.9pt" o:ole="">
                                    <v:imagedata r:id="rId20" o:title=""/>
                                  </v:shape>
                                  <o:OLEObject Type="Embed" ProgID="Equation.DSMT4" ShapeID="_x0000_i1036" DrawAspect="Content" ObjectID="_1687838226" r:id="rId56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cắt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058A7988">
                                  <v:shape id="_x0000_i1038" type="#_x0000_t75" style="width:20.4pt;height:20.4pt" o:ole="">
                                    <v:imagedata r:id="rId22" o:title=""/>
                                  </v:shape>
                                  <o:OLEObject Type="Embed" ProgID="Equation.DSMT4" ShapeID="_x0000_i1038" DrawAspect="Content" ObjectID="_1687838227" r:id="rId57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tại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2C6518A5">
                                  <v:shape id="_x0000_i1040" type="#_x0000_t75" style="width:19pt;height:12.9pt" o:ole="">
                                    <v:imagedata r:id="rId24" o:title=""/>
                                  </v:shape>
                                  <o:OLEObject Type="Embed" ProgID="Equation.DSMT4" ShapeID="_x0000_i1040" DrawAspect="Content" ObjectID="_1687838228" r:id="rId58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xác định.</w:t>
                              </w:r>
                            </w:p>
                            <w:p w14:paraId="5FEDEA83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3D6F3B4C">
                                  <v:shape id="_x0000_i1042" type="#_x0000_t75" style="width:19pt;height:12.9pt" o:ole="">
                                    <v:imagedata r:id="rId26" o:title=""/>
                                  </v:shape>
                                  <o:OLEObject Type="Embed" ProgID="Equation.DSMT4" ShapeID="_x0000_i1042" DrawAspect="Content" ObjectID="_1687838229" r:id="rId59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hình chiếu song song của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6F42A5C7">
                                  <v:shape id="_x0000_i1044" type="#_x0000_t75" style="width:15.6pt;height:12.9pt" o:ole="">
                                    <v:imagedata r:id="rId28" o:title=""/>
                                  </v:shape>
                                  <o:OLEObject Type="Embed" ProgID="Equation.DSMT4" ShapeID="_x0000_i1044" DrawAspect="Content" ObjectID="_1687838230" r:id="rId60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trên mặt phẳng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6ADEB4F5">
                                  <v:shape id="_x0000_i1046" type="#_x0000_t75" style="width:20.4pt;height:20.4pt" o:ole="">
                                    <v:imagedata r:id="rId30" o:title=""/>
                                  </v:shape>
                                  <o:OLEObject Type="Embed" ProgID="Equation.DSMT4" ShapeID="_x0000_i1046" DrawAspect="Content" ObjectID="_1687838231" r:id="rId61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theo phương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7CD109F8">
                                  <v:shape id="_x0000_i1048" type="#_x0000_t75" style="width:11.55pt;height:12.9pt" o:ole="">
                                    <v:imagedata r:id="rId32" o:title=""/>
                                  </v:shape>
                                  <o:OLEObject Type="Embed" ProgID="Equation.DSMT4" ShapeID="_x0000_i1048" DrawAspect="Content" ObjectID="_1687838232" r:id="rId62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454A8A3E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Mặt phẳng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A786FBE">
                                  <v:shape id="_x0000_i1050" type="#_x0000_t75" style="width:20.4pt;height:20.4pt" o:ole="">
                                    <v:imagedata r:id="rId34" o:title=""/>
                                  </v:shape>
                                  <o:OLEObject Type="Embed" ProgID="Equation.DSMT4" ShapeID="_x0000_i1050" DrawAspect="Content" ObjectID="_1687838233" r:id="rId63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mặt phẳng chiếu, phương của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7963C794">
                                  <v:shape id="_x0000_i1052" type="#_x0000_t75" style="width:11.55pt;height:12.9pt" o:ole="">
                                    <v:imagedata r:id="rId36" o:title=""/>
                                  </v:shape>
                                  <o:OLEObject Type="Embed" ProgID="Equation.DSMT4" ShapeID="_x0000_i1052" DrawAspect="Content" ObjectID="_1687838234" r:id="rId64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gọi là phương chiếu.</w:t>
                              </w:r>
                            </w:p>
                            <w:p w14:paraId="57A64084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Phép đặt tương ứng mỗi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03EC66D7">
                                  <v:shape id="_x0000_i1054" type="#_x0000_t75" style="width:15.6pt;height:12.9pt" o:ole="">
                                    <v:imagedata r:id="rId38" o:title=""/>
                                  </v:shape>
                                  <o:OLEObject Type="Embed" ProgID="Equation.DSMT4" ShapeID="_x0000_i1054" DrawAspect="Content" ObjectID="_1687838235" r:id="rId65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với hình chiếu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1F31F324">
                                  <v:shape id="_x0000_i1056" type="#_x0000_t75" style="width:19pt;height:12.9pt" o:ole="">
                                    <v:imagedata r:id="rId40" o:title=""/>
                                  </v:shape>
                                  <o:OLEObject Type="Embed" ProgID="Equation.DSMT4" ShapeID="_x0000_i1056" DrawAspect="Content" ObjectID="_1687838236" r:id="rId66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của nó trên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5A4965EC">
                                  <v:shape id="_x0000_i1058" type="#_x0000_t75" style="width:20.4pt;height:20.4pt" o:ole="">
                                    <v:imagedata r:id="rId42" o:title=""/>
                                  </v:shape>
                                  <o:OLEObject Type="Embed" ProgID="Equation.DSMT4" ShapeID="_x0000_i1058" DrawAspect="Content" ObjectID="_1687838237" r:id="rId67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phép chiếu song song lên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4CD7F144">
                                  <v:shape id="_x0000_i1060" type="#_x0000_t75" style="width:20.4pt;height:20.4pt" o:ole="">
                                    <v:imagedata r:id="rId44" o:title=""/>
                                  </v:shape>
                                  <o:OLEObject Type="Embed" ProgID="Equation.DSMT4" ShapeID="_x0000_i1060" DrawAspect="Content" ObjectID="_1687838238" r:id="rId68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theo phương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134F9213">
                                  <v:shape id="_x0000_i1062" type="#_x0000_t75" style="width:11.55pt;height:12.9pt" o:ole="">
                                    <v:imagedata r:id="rId46" o:title=""/>
                                  </v:shape>
                                  <o:OLEObject Type="Embed" ProgID="Equation.DSMT4" ShapeID="_x0000_i1062" DrawAspect="Content" ObjectID="_1687838239" r:id="rId69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2005F98C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Ta kí hiệu </w:t>
                              </w:r>
                              <w:r w:rsidRPr="00EE375F">
                                <w:rPr>
                                  <w:position w:val="-14"/>
                                </w:rPr>
                                <w:object w:dxaOrig="1840" w:dyaOrig="400" w14:anchorId="6EA3AA9B">
                                  <v:shape id="_x0000_i1064" type="#_x0000_t75" style="width:92.4pt;height:20.4pt" o:ole="">
                                    <v:imagedata r:id="rId48" o:title=""/>
                                  </v:shape>
                                  <o:OLEObject Type="Embed" ProgID="Equation.DSMT4" ShapeID="_x0000_i1064" DrawAspect="Content" ObjectID="_1687838240" r:id="rId70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4827F190" w14:textId="77777777" w:rsidR="009034F8" w:rsidRDefault="009034F8" w:rsidP="002D27C6">
                              <w:pPr>
                                <w:spacing w:line="256" w:lineRule="auto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</w:tcPr>
                            <w:p w14:paraId="6CC363E9" w14:textId="5FAFD513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778E1E14" w14:textId="77777777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657F8CEA" w14:textId="77777777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C58E08" wp14:editId="76F5E52E">
                                    <wp:extent cx="2018092" cy="1352550"/>
                                    <wp:effectExtent l="0" t="0" r="1270" b="0"/>
                                    <wp:docPr id="16" name="Picture 16" descr="Lý thuyết phép chiếu song song toán 11 - Toan123.v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64" descr="Lý thuyết phép chiếu song song toán 11 - Toan123.vn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21207" cy="135463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F6AF2AF" w14:textId="2960112C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541FE26B" w14:textId="77777777" w:rsidR="009034F8" w:rsidRPr="009C1E34" w:rsidRDefault="009034F8" w:rsidP="002D27C6">
                        <w:pPr>
                          <w:spacing w:line="256" w:lineRule="auto"/>
                          <w:rPr>
                            <w:rFonts w:ascii="Chu Van An" w:eastAsia="Calibri" w:hAnsi="Chu Van An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</w:p>
                      <w:bookmarkEnd w:id="3"/>
                      <w:p w14:paraId="6E56BF56" w14:textId="77777777" w:rsidR="000107B0" w:rsidRPr="00311AFB" w:rsidRDefault="000107B0" w:rsidP="00EE375F">
                        <w:pPr>
                          <w:spacing w:before="60" w:after="60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5" o:spid="_x0000_s1074" type="#_x0000_t202" style="position:absolute;left:-222;top:-7;width:11510;height:3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0107B0" w:rsidRDefault="000107B0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85527A6" w14:textId="4E8ACE20" w:rsidR="003B77C9" w:rsidRPr="00C1621F" w:rsidRDefault="003B77C9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1D86AA58">
                <wp:extent cx="6443476" cy="3638550"/>
                <wp:effectExtent l="0" t="0" r="14605" b="19050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3638550"/>
                          <a:chOff x="-6836" y="-11"/>
                          <a:chExt cx="6443476" cy="3638550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2"/>
                            <a:ext cx="6436640" cy="3638537"/>
                          </a:xfrm>
                          <a:prstGeom prst="round2DiagRect">
                            <a:avLst>
                              <a:gd name="adj1" fmla="val 947"/>
                              <a:gd name="adj2" fmla="val 3704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C81F78" w14:textId="4DB33ED8" w:rsidR="000107B0" w:rsidRPr="00311AFB" w:rsidRDefault="000107B0" w:rsidP="00A126C1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384E1276" w14:textId="6A66595C" w:rsidR="000107B0" w:rsidRDefault="00120CAA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33CC"/>
                                  <w:sz w:val="24"/>
                                  <w:szCs w:val="24"/>
                                </w:rPr>
                              </w:pPr>
                              <w:bookmarkStart w:id="5" w:name="_Hlk75663587"/>
                              <w:r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="000107B0" w:rsidRPr="00311AFB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 Tính chất</w:t>
                              </w:r>
                              <w:r w:rsidR="000107B0" w:rsidRPr="00311AFB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33CC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tbl>
                              <w:tblPr>
                                <w:tblStyle w:val="TableGrid"/>
                                <w:tblW w:w="9821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21"/>
                              </w:tblGrid>
                              <w:tr w:rsidR="009034F8" w14:paraId="6C8E12BD" w14:textId="77777777" w:rsidTr="00FD724E">
                                <w:trPr>
                                  <w:trHeight w:val="2501"/>
                                </w:trPr>
                                <w:tc>
                                  <w:tcPr>
                                    <w:tcW w:w="9821" w:type="dxa"/>
                                  </w:tcPr>
                                  <w:p w14:paraId="53FAB749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biến ba điểm thảng hàng tành ba điểm thẳng hàng và không làm thay đổi thứ tự của ba điểm đó.</w:t>
                                    </w:r>
                                  </w:p>
                                  <w:p w14:paraId="54565744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Phép chiếu song song biến đường thẳng thành đường thẳng, biến tia thành tia, biến đoạn thẳng thành đoạn thẳng. </w:t>
                                    </w:r>
                                  </w:p>
                                  <w:p w14:paraId="0F5EAD30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biến hai đường thẳng song song thành đường thẳng song song hặc trùng nhau.</w:t>
                                    </w:r>
                                  </w:p>
                                  <w:p w14:paraId="420B7278" w14:textId="501713B8" w:rsidR="009034F8" w:rsidRPr="009034F8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không làm thay đổi tỉ số độ dài của hai đoạn thẳng nằm trên hai đường thẳng song song hoặc cùng nằm trên một đường thẳng.</w:t>
                                    </w:r>
                                  </w:p>
                                </w:tc>
                              </w:tr>
                              <w:tr w:rsidR="009034F8" w14:paraId="47636477" w14:textId="77777777" w:rsidTr="00FD724E">
                                <w:trPr>
                                  <w:trHeight w:val="3134"/>
                                </w:trPr>
                                <w:tc>
                                  <w:tcPr>
                                    <w:tcW w:w="9821" w:type="dxa"/>
                                  </w:tcPr>
                                  <w:p w14:paraId="0F478FC6" w14:textId="1F476C1B" w:rsidR="009034F8" w:rsidRPr="00B201D3" w:rsidRDefault="009034F8" w:rsidP="00FD724E">
                                    <w:pPr>
                                      <w:tabs>
                                        <w:tab w:val="left" w:pos="560"/>
                                        <w:tab w:val="left" w:pos="2268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ind w:left="720"/>
                                      <w:jc w:val="center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6931E884" wp14:editId="43F66D1C">
                                          <wp:extent cx="1943100" cy="1282513"/>
                                          <wp:effectExtent l="0" t="0" r="0" b="0"/>
                                          <wp:docPr id="20" name="Picture 20" descr="Lý thuyết tính chất phép chiếu song song hình học 1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46" descr="Lý thuyết tính chất phép chiếu song song hình học 1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950855" cy="128763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14:paraId="737F08F8" w14:textId="77777777" w:rsidR="009034F8" w:rsidRPr="00311AFB" w:rsidRDefault="009034F8" w:rsidP="002D27C6">
                              <w:pPr>
                                <w:spacing w:line="256" w:lineRule="auto"/>
                                <w:rPr>
                                  <w:i/>
                                  <w:iCs/>
                                  <w:color w:val="0033CC"/>
                                  <w:sz w:val="24"/>
                                  <w:szCs w:val="24"/>
                                </w:rPr>
                              </w:pPr>
                            </w:p>
                            <w:bookmarkEnd w:id="5"/>
                            <w:p w14:paraId="38ABA20B" w14:textId="253C6CCC" w:rsidR="000107B0" w:rsidRPr="00EE375F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0107B0" w:rsidRDefault="000107B0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286.5pt;mso-position-horizontal-relative:char;mso-position-vertical-relative:line" coordorigin="-68" coordsize="64434,3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">
                <v:shape id="Rectangle: Diagonal Corners Rounded 249" o:spid="_x0000_s1076" style="position:absolute;width:64366;height:36385;visibility:visible;mso-wrap-style:square;v-text-anchor:middle" coordsize="6436640,36385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" adj="-11796480,,5400" path="m34457,l6301869,v74432,,134771,60339,134771,134771l6436640,3604080v,19030,-15427,34457,-34457,34457l134771,3638537c60339,3638537,,3578198,,3503766l,34457c,15427,15427,,34457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34457,0;6301869,0;6436640,134771;6436640,3604080;6402183,3638537;134771,3638537;0,3503766;0,34457;34457,0" o:connectangles="0,0,0,0,0,0,0,0,0" textboxrect="0,0,6436640,3638537"/>
                  <v:textbox>
                    <w:txbxContent>
                      <w:p w14:paraId="33C81F78" w14:textId="4DB33ED8" w:rsidR="000107B0" w:rsidRPr="00311AFB" w:rsidRDefault="000107B0" w:rsidP="00A126C1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384E1276" w14:textId="6A66595C" w:rsidR="000107B0" w:rsidRDefault="00120CAA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b/>
                            <w:i/>
                            <w:color w:val="0033CC"/>
                            <w:sz w:val="24"/>
                            <w:szCs w:val="24"/>
                          </w:rPr>
                        </w:pPr>
                        <w:bookmarkStart w:id="6" w:name="_Hlk75663587"/>
                        <w:r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="000107B0" w:rsidRPr="00311AFB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 Tính chất</w:t>
                        </w:r>
                        <w:r w:rsidR="000107B0" w:rsidRPr="00311AFB">
                          <w:rPr>
                            <w:rFonts w:ascii="Chu Van An" w:hAnsi="Chu Van An" w:cs="Chu Van An"/>
                            <w:b/>
                            <w:i/>
                            <w:color w:val="0033CC"/>
                            <w:sz w:val="24"/>
                            <w:szCs w:val="24"/>
                          </w:rPr>
                          <w:t>:</w:t>
                        </w:r>
                      </w:p>
                      <w:tbl>
                        <w:tblPr>
                          <w:tblStyle w:val="TableGrid"/>
                          <w:tblW w:w="9821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821"/>
                        </w:tblGrid>
                        <w:tr w:rsidR="009034F8" w14:paraId="6C8E12BD" w14:textId="77777777" w:rsidTr="00FD724E">
                          <w:trPr>
                            <w:trHeight w:val="2501"/>
                          </w:trPr>
                          <w:tc>
                            <w:tcPr>
                              <w:tcW w:w="9821" w:type="dxa"/>
                            </w:tcPr>
                            <w:p w14:paraId="53FAB749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biến ba điểm thảng hàng tành ba điểm thẳng hàng và không làm thay đổi thứ tự của ba điểm đó.</w:t>
                              </w:r>
                            </w:p>
                            <w:p w14:paraId="54565744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Phép chiếu song song biến đường thẳng thành đường thẳng, biến tia thành tia, biến đoạn thẳng thành đoạn thẳng. </w:t>
                              </w:r>
                            </w:p>
                            <w:p w14:paraId="0F5EAD30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biến hai đường thẳng song song thành đường thẳng song song hặc trùng nhau.</w:t>
                              </w:r>
                            </w:p>
                            <w:p w14:paraId="420B7278" w14:textId="501713B8" w:rsidR="009034F8" w:rsidRPr="009034F8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không làm thay đổi tỉ số độ dài của hai đoạn thẳng nằm trên hai đường thẳng song song hoặc cùng nằm trên một đường thẳng.</w:t>
                              </w:r>
                            </w:p>
                          </w:tc>
                        </w:tr>
                        <w:tr w:rsidR="009034F8" w14:paraId="47636477" w14:textId="77777777" w:rsidTr="00FD724E">
                          <w:trPr>
                            <w:trHeight w:val="3134"/>
                          </w:trPr>
                          <w:tc>
                            <w:tcPr>
                              <w:tcW w:w="9821" w:type="dxa"/>
                            </w:tcPr>
                            <w:p w14:paraId="0F478FC6" w14:textId="1F476C1B" w:rsidR="009034F8" w:rsidRPr="00B201D3" w:rsidRDefault="009034F8" w:rsidP="00FD724E">
                              <w:pPr>
                                <w:tabs>
                                  <w:tab w:val="left" w:pos="560"/>
                                  <w:tab w:val="left" w:pos="2268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ind w:left="720"/>
                                <w:jc w:val="center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931E884" wp14:editId="43F66D1C">
                                    <wp:extent cx="1943100" cy="1282513"/>
                                    <wp:effectExtent l="0" t="0" r="0" b="0"/>
                                    <wp:docPr id="20" name="Picture 20" descr="Lý thuyết tính chất phép chiếu song song hình học 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46" descr="Lý thuyết tính chất phép chiếu song song hình học 1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50855" cy="128763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737F08F8" w14:textId="77777777" w:rsidR="009034F8" w:rsidRPr="00311AFB" w:rsidRDefault="009034F8" w:rsidP="002D27C6">
                        <w:pPr>
                          <w:spacing w:line="256" w:lineRule="auto"/>
                          <w:rPr>
                            <w:i/>
                            <w:iCs/>
                            <w:color w:val="0033CC"/>
                            <w:sz w:val="24"/>
                            <w:szCs w:val="24"/>
                          </w:rPr>
                        </w:pPr>
                      </w:p>
                      <w:bookmarkEnd w:id="6"/>
                      <w:p w14:paraId="38ABA20B" w14:textId="253C6CCC" w:rsidR="000107B0" w:rsidRPr="00EE375F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0107B0" w:rsidRDefault="000107B0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E12759F" w14:textId="2C0749FA" w:rsidR="00120CAA" w:rsidRPr="00C1621F" w:rsidRDefault="00120CAA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2EADD80F" wp14:editId="54B36726">
                <wp:extent cx="6443476" cy="3514725"/>
                <wp:effectExtent l="0" t="0" r="14605" b="28575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3514725"/>
                          <a:chOff x="-6836" y="-11"/>
                          <a:chExt cx="6443476" cy="3119319"/>
                        </a:xfrm>
                      </wpg:grpSpPr>
                      <wps:wsp>
                        <wps:cNvPr id="8" name="Rectangle: Diagonal Corners Rounded 8"/>
                        <wps:cNvSpPr/>
                        <wps:spPr>
                          <a:xfrm>
                            <a:off x="0" y="2"/>
                            <a:ext cx="6436640" cy="3119306"/>
                          </a:xfrm>
                          <a:prstGeom prst="round2DiagRect">
                            <a:avLst>
                              <a:gd name="adj1" fmla="val 947"/>
                              <a:gd name="adj2" fmla="val 3704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371FFD" w14:textId="77777777" w:rsidR="00120CAA" w:rsidRPr="00311AFB" w:rsidRDefault="00120CAA" w:rsidP="00120CAA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0ED314D7" w14:textId="1515CDB5" w:rsidR="00120CAA" w:rsidRPr="00120CAA" w:rsidRDefault="00120CAA" w:rsidP="00120CAA">
                              <w:pPr>
                                <w:spacing w:line="256" w:lineRule="auto"/>
                                <w:rPr>
                                  <w:i/>
                                  <w:iCs/>
                                  <w:color w:val="0033C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Pr="00120CAA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Hình biểu diễn của một số hình không gian trên mặt phẳng</w:t>
                              </w:r>
                              <w:r w:rsidR="00ED300B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:</w:t>
                              </w:r>
                            </w:p>
                            <w:p w14:paraId="7E2E8C53" w14:textId="77777777" w:rsidR="00FD724E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tam giác bất kì bao giờ cũng có thể coi là hình biểu diễn của một tam giác tùy ý cho trước</w:t>
                              </w:r>
                            </w:p>
                            <w:p w14:paraId="64C3A5C5" w14:textId="0188F513" w:rsidR="00120CAA" w:rsidRPr="00B201D3" w:rsidRDefault="00120CAA" w:rsidP="00FD724E">
                              <w:p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ind w:left="720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( tam giác cân, đều, vuông…).</w:t>
                              </w:r>
                            </w:p>
                            <w:p w14:paraId="40BB6AC8" w14:textId="77777777" w:rsidR="00120CAA" w:rsidRPr="00B201D3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hình bình hành bất kì bao giờ cũng có thể coi là hình biểu diễn của một hình bình hành tùy ý cho trước ( Hình vuông,hình thoi, hình chữ nhật, hình bình hành…)</w:t>
                              </w:r>
                            </w:p>
                            <w:p w14:paraId="70FC49ED" w14:textId="77777777" w:rsidR="00120CAA" w:rsidRPr="00B201D3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hình thang bất kì bao giờ cũng có thể coi là hình biểu diễn của một hình thang tùy ý cho trước, miễn là tỉ số độ dài của hai cạnh đáy được bảo toàn.</w:t>
                              </w:r>
                            </w:p>
                            <w:p w14:paraId="19AD100C" w14:textId="0E5E3403" w:rsidR="00120CAA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Hình elip là hình biểu diễn của hình tròn.</w:t>
                              </w:r>
                            </w:p>
                            <w:p w14:paraId="4EFE2085" w14:textId="673FDDA0" w:rsidR="009034F8" w:rsidRPr="00B201D3" w:rsidRDefault="00FD724E" w:rsidP="009034F8">
                              <w:p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ind w:left="720"/>
                                <w:jc w:val="center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82643C8" wp14:editId="710C012D">
                                    <wp:extent cx="2136655" cy="1538392"/>
                                    <wp:effectExtent l="0" t="0" r="0" b="5080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7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38376" cy="15396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147573E" w14:textId="77777777" w:rsidR="00120CAA" w:rsidRPr="00EE375F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78EAADE7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E1E6297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4EB91571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D78810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2FB598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FA6D51A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E4A3BB6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0E189DD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772A779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48F8BA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E2099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76562A0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85742F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-6836" y="-11"/>
                            <a:ext cx="1189359" cy="295275"/>
                            <a:chOff x="-6836" y="-11"/>
                            <a:chExt cx="1189359" cy="295275"/>
                          </a:xfrm>
                        </wpg:grpSpPr>
                        <wps:wsp>
                          <wps:cNvPr id="10" name="Rectangle: Folded Corner 10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" name="TextBox 5"/>
                          <wps:cNvSpPr txBox="1"/>
                          <wps:spPr>
                            <a:xfrm>
                              <a:off x="-6836" y="-11"/>
                              <a:ext cx="1168400" cy="2952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E493BC" w14:textId="6BD93B8A" w:rsidR="00120CAA" w:rsidRDefault="00120CAA" w:rsidP="00120CAA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③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ADD80F" id="_x0000_s1080" style="width:507.35pt;height:276.75pt;mso-position-horizontal-relative:char;mso-position-vertical-relative:line" coordorigin="-68" coordsize="64434,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">
                <v:shape id="Rectangle: Diagonal Corners Rounded 8" o:spid="_x0000_s1081" style="position:absolute;width:64366;height:31193;visibility:visible;mso-wrap-style:square;v-text-anchor:middle" coordsize="6436640,31193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" adj="-11796480,,5400" path="m29540,l6321101,v63810,,115539,51729,115539,115539l6436640,3089766v,16314,-13226,29540,-29540,29540l115539,3119306c51729,3119306,,3067577,,3003767l,29540c,13226,13226,,29540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29540,0;6321101,0;6436640,115539;6436640,3089766;6407100,3119306;115539,3119306;0,3003767;0,29540;29540,0" o:connectangles="0,0,0,0,0,0,0,0,0" textboxrect="0,0,6436640,3119306"/>
                  <v:textbox>
                    <w:txbxContent>
                      <w:p w14:paraId="65371FFD" w14:textId="77777777" w:rsidR="00120CAA" w:rsidRPr="00311AFB" w:rsidRDefault="00120CAA" w:rsidP="00120CAA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0ED314D7" w14:textId="1515CDB5" w:rsidR="00120CAA" w:rsidRPr="00120CAA" w:rsidRDefault="00120CAA" w:rsidP="00120CAA">
                        <w:pPr>
                          <w:spacing w:line="256" w:lineRule="auto"/>
                          <w:rPr>
                            <w:i/>
                            <w:iCs/>
                            <w:color w:val="0033C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Pr="00120CAA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Hình biểu diễn của một số hình không gian trên mặt phẳng</w:t>
                        </w:r>
                        <w:r w:rsidR="00ED300B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:</w:t>
                        </w:r>
                      </w:p>
                      <w:p w14:paraId="7E2E8C53" w14:textId="77777777" w:rsidR="00FD724E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tam giác bất kì bao giờ cũng có thể coi là hình biểu diễn của một tam giác tùy ý cho trước</w:t>
                        </w:r>
                      </w:p>
                      <w:p w14:paraId="64C3A5C5" w14:textId="0188F513" w:rsidR="00120CAA" w:rsidRPr="00B201D3" w:rsidRDefault="00120CAA" w:rsidP="00FD724E">
                        <w:p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ind w:left="720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 xml:space="preserve"> ( tam giác cân, đều, vuông…).</w:t>
                        </w:r>
                      </w:p>
                      <w:p w14:paraId="40BB6AC8" w14:textId="77777777" w:rsidR="00120CAA" w:rsidRPr="00B201D3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hình bình hành bất kì bao giờ cũng có thể coi là hình biểu diễn của một hình bình hành tùy ý cho trước ( Hình vuông,hình thoi, hình chữ nhật, hình bình hành…)</w:t>
                        </w:r>
                      </w:p>
                      <w:p w14:paraId="70FC49ED" w14:textId="77777777" w:rsidR="00120CAA" w:rsidRPr="00B201D3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hình thang bất kì bao giờ cũng có thể coi là hình biểu diễn của một hình thang tùy ý cho trước, miễn là tỉ số độ dài của hai cạnh đáy được bảo toàn.</w:t>
                        </w:r>
                      </w:p>
                      <w:p w14:paraId="19AD100C" w14:textId="0E5E3403" w:rsidR="00120CAA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Hình elip là hình biểu diễn của hình tròn.</w:t>
                        </w:r>
                      </w:p>
                      <w:p w14:paraId="4EFE2085" w14:textId="673FDDA0" w:rsidR="009034F8" w:rsidRPr="00B201D3" w:rsidRDefault="00FD724E" w:rsidP="009034F8">
                        <w:p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ind w:left="720"/>
                          <w:jc w:val="center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82643C8" wp14:editId="710C012D">
                              <wp:extent cx="2136655" cy="1538392"/>
                              <wp:effectExtent l="0" t="0" r="0" b="508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38376" cy="15396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147573E" w14:textId="77777777" w:rsidR="00120CAA" w:rsidRPr="00EE375F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78EAADE7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E1E6297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4EB91571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D78810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2FB598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FA6D51A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E4A3BB6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0E189DD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772A779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48F8BA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E2099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76562A0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85742F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9" o:spid="_x0000_s1082" style="position:absolute;left:-68;width:11893;height:2952" coordorigin="-68" coordsize="11893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Rectangle: Folded Corner 10" o:spid="_x0000_s1083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84" type="#_x0000_t202" style="position:absolute;left:-68;width:1168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0EE493BC" w14:textId="6BD93B8A" w:rsidR="00120CAA" w:rsidRDefault="00120CAA" w:rsidP="00120CAA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③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C1621F" w:rsidRDefault="007522D7" w:rsidP="00C1621F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62A3772D">
                <wp:extent cx="3325091" cy="504563"/>
                <wp:effectExtent l="0" t="0" r="85090" b="2921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0107B0" w:rsidRPr="00531501" w:rsidRDefault="000107B0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0107B0" w:rsidRDefault="000107B0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0107B0" w:rsidRDefault="000107B0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5" style="width:261.8pt;height:39.75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">
                <v:group id="Group 204" o:spid="_x0000_s1086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7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8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9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90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91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92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0107B0" w:rsidRPr="00531501" w:rsidRDefault="000107B0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9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94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5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            <v:textbox style="mso-fit-shape-to-text:t">
                                <w:txbxContent>
                                  <w:p w14:paraId="619749C4" w14:textId="77777777" w:rsidR="000107B0" w:rsidRDefault="000107B0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7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10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10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102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103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0107B0" w:rsidRDefault="000107B0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C1621F" w:rsidRDefault="003B77C9" w:rsidP="00C1621F">
      <w:pPr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268351D5">
                <wp:extent cx="6579068" cy="1247777"/>
                <wp:effectExtent l="0" t="19050" r="12700" b="28575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68" cy="1247777"/>
                          <a:chOff x="143887" y="0"/>
                          <a:chExt cx="6579068" cy="1129377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43887" y="213668"/>
                            <a:ext cx="6579068" cy="915709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2700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5CD95A" w14:textId="77777777" w:rsidR="001F5F5D" w:rsidRDefault="001F5F5D" w:rsidP="00222B73">
                              <w:p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</w:p>
                            <w:p w14:paraId="55940E94" w14:textId="6AC65FFA" w:rsidR="000107B0" w:rsidRDefault="005D135A" w:rsidP="00222B73">
                              <w:p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5D135A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1"/>
                              </w:r>
                              <w:r w:rsidRPr="005D135A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FF0000"/>
                                  <w:sz w:val="24"/>
                                  <w:szCs w:val="24"/>
                                </w:rPr>
                                <w:t>Cách giải:</w:t>
                              </w:r>
                            </w:p>
                            <w:p w14:paraId="54FE2B8C" w14:textId="46CFD24F" w:rsidR="004C3ADB" w:rsidRPr="004C3ADB" w:rsidRDefault="004C3ADB" w:rsidP="004C3ADB">
                              <w:pPr>
                                <w:pStyle w:val="ListParagraph"/>
                                <w:numPr>
                                  <w:ilvl w:val="0"/>
                                  <w:numId w:val="47"/>
                                </w:num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Cs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4C3ADB">
                                <w:rPr>
                                  <w:rFonts w:ascii="Chu Van An" w:hAnsi="Chu Van An" w:cs="Chu Van An"/>
                                  <w:bCs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  <w:t>Sử dụng tính chất của phép chiếu song song và hình biểu diễn của một hình qua phép chiếu song song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2" name="Group 20"/>
                        <wpg:cNvGrpSpPr/>
                        <wpg:grpSpPr>
                          <a:xfrm>
                            <a:off x="150812" y="0"/>
                            <a:ext cx="6536749" cy="571533"/>
                            <a:chOff x="150812" y="0"/>
                            <a:chExt cx="6537138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6537138" cy="485775"/>
                              <a:chOff x="150812" y="0"/>
                              <a:chExt cx="6537138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2" y="0"/>
                                <a:ext cx="6503858" cy="485775"/>
                                <a:chOff x="184092" y="0"/>
                                <a:chExt cx="6503858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2" y="38080"/>
                                  <a:ext cx="650385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5042887" cy="485775"/>
                                  <a:chOff x="1502180" y="0"/>
                                  <a:chExt cx="5042887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714" y="104387"/>
                                    <a:ext cx="4933353" cy="369570"/>
                                    <a:chOff x="1611714" y="104387"/>
                                    <a:chExt cx="4933353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0453" y="105073"/>
                                      <a:ext cx="4784614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21EFE207" w:rsidR="000107B0" w:rsidRPr="005D135A" w:rsidRDefault="005D135A" w:rsidP="00115AD4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i/>
                                            <w:i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D135A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8B008B"/>
                                            <w:sz w:val="24"/>
                                            <w:szCs w:val="24"/>
                                            <w:lang w:val="fr-FR"/>
                                          </w:rPr>
                                          <w:t>Hình biểu diễn qua phép chiếu song song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0107B0" w:rsidRDefault="000107B0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0107B0" w:rsidRDefault="000107B0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104" style="width:518.05pt;height:98.25pt;mso-position-horizontal-relative:char;mso-position-vertical-relative:line" coordorigin="1438" coordsize="65790,1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">
                <v:shape id="Rectangle: Diagonal Corners Rounded 1" o:spid="_x0000_s1105" style="position:absolute;left:1438;top:2136;width:65791;height:915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" adj="-11796480,,5400" path="m14522,l6324830,v60895,,110260,49365,110260,110260l6435090,1519003v,8020,-6502,14522,-14522,14522l110260,1533525c49365,1533525,,1484160,,1423265l,14522c,6502,6502,,14522,xe" fillcolor="#fefff7" strokecolor="#4d6d1e" strokeweight="1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847,0;6466341,0;6579068,65839;6579068,907038;6564221,915709;112727,915709;0,849870;0,8671;14847,0" o:connectangles="0,0,0,0,0,0,0,0,0" textboxrect="0,0,6435090,1533525"/>
                  <v:textbox>
                    <w:txbxContent>
                      <w:p w14:paraId="575CD95A" w14:textId="77777777" w:rsidR="001F5F5D" w:rsidRDefault="001F5F5D" w:rsidP="00222B73">
                        <w:p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</w:p>
                      <w:p w14:paraId="55940E94" w14:textId="6AC65FFA" w:rsidR="000107B0" w:rsidRDefault="005D135A" w:rsidP="00222B73">
                        <w:p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/>
                            <w:color w:val="FF0000"/>
                            <w:sz w:val="24"/>
                            <w:szCs w:val="24"/>
                          </w:rPr>
                        </w:pPr>
                        <w:r w:rsidRPr="005D135A">
                          <w:rPr>
                            <w:rFonts w:ascii="Chu Van An" w:hAnsi="Chu Van An" w:cs="Chu Van An"/>
                            <w:b/>
                            <w:iCs/>
                            <w:color w:val="0000CC"/>
                            <w:sz w:val="24"/>
                            <w:szCs w:val="24"/>
                          </w:rPr>
                          <w:sym w:font="Wingdings" w:char="F071"/>
                        </w:r>
                        <w:r w:rsidRPr="005D135A">
                          <w:rPr>
                            <w:rFonts w:ascii="Chu Van An" w:hAnsi="Chu Van An" w:cs="Chu Van An"/>
                            <w:b/>
                            <w:i/>
                            <w:color w:val="FF0000"/>
                            <w:sz w:val="24"/>
                            <w:szCs w:val="24"/>
                          </w:rPr>
                          <w:t>Cách giải:</w:t>
                        </w:r>
                      </w:p>
                      <w:p w14:paraId="54FE2B8C" w14:textId="46CFD24F" w:rsidR="004C3ADB" w:rsidRPr="004C3ADB" w:rsidRDefault="004C3ADB" w:rsidP="004C3ADB">
                        <w:pPr>
                          <w:pStyle w:val="ListParagraph"/>
                          <w:numPr>
                            <w:ilvl w:val="0"/>
                            <w:numId w:val="47"/>
                          </w:num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Cs/>
                            <w:iCs/>
                            <w:color w:val="FF0000"/>
                            <w:sz w:val="24"/>
                            <w:szCs w:val="24"/>
                          </w:rPr>
                        </w:pPr>
                        <w:r w:rsidRPr="004C3ADB">
                          <w:rPr>
                            <w:rFonts w:ascii="Chu Van An" w:hAnsi="Chu Van An" w:cs="Chu Van An"/>
                            <w:bCs/>
                            <w:iCs/>
                            <w:color w:val="000000" w:themeColor="text1"/>
                            <w:sz w:val="24"/>
                            <w:szCs w:val="24"/>
                          </w:rPr>
                          <w:t>Sử dụng tính chất của phép chiếu song song và hình biểu diễn của một hình qua phép chiếu song song</w:t>
                        </w:r>
                      </w:p>
                    </w:txbxContent>
                  </v:textbox>
                </v:shape>
                <v:group id="Group 20" o:spid="_x0000_s1106" style="position:absolute;left:1508;width:65367;height:5715" coordorigin="1508" coordsize="6537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21" o:spid="_x0000_s1107" style="position:absolute;left:1508;width:65371;height:4857" coordorigin="1508" coordsize="6537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8" style="position:absolute;left:1840;width:65039;height:4857" coordorigin="1840" coordsize="6503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9" style="position:absolute;left:1840;top:380;width:65039;height:4476;visibility:visible;mso-wrap-style:square;v-text-anchor:middle" coordsize="650385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" path="m,l6280081,r223777,223777l6503858,447554,,447554,,xe" fillcolor="#efddf6 [663]" stroked="f" strokeweight="1.25pt">
                        <v:fill r:id="rId74" o:title="" color2="#fffff7" type="pattern"/>
                        <v:path arrowok="t" o:connecttype="custom" o:connectlocs="0,0;6280081,0;6503858,223777;6503858,447554;0,447554;0,0" o:connectangles="0,0,0,0,0,0"/>
                      </v:shape>
                      <v:group id="Group 24" o:spid="_x0000_s1110" style="position:absolute;left:15021;width:50429;height:4857" coordorigin="15021" coordsize="5042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11" style="position:absolute;left:16117;top:1043;width:49333;height:3696" coordorigin="16117,1043" coordsize="4933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12" type="#_x0000_t55" style="position:absolute;left:17604;top:1050;width:47846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" adj="21333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21EFE207" w:rsidR="000107B0" w:rsidRPr="005D135A" w:rsidRDefault="005D135A" w:rsidP="00115AD4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 w:cs="Chu Van An"/>
                                      <w:b/>
                                      <w:i/>
                                      <w:i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D135A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8B008B"/>
                                      <w:sz w:val="24"/>
                                      <w:szCs w:val="24"/>
                                      <w:lang w:val="fr-FR"/>
                                    </w:rPr>
                                    <w:t>Hình biểu diễn qua phép chiếu song song</w:t>
                                  </w:r>
                                </w:p>
                              </w:txbxContent>
                            </v:textbox>
                          </v:shape>
                          <v:group id="Group 27" o:spid="_x0000_s1113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14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5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0107B0" w:rsidRDefault="000107B0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6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7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8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9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20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21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22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0107B0" w:rsidRDefault="000107B0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D505C9D" w14:textId="1AA9695D" w:rsidR="00222B73" w:rsidRPr="00C1621F" w:rsidRDefault="003B77C9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  <w:r w:rsidR="00222B73"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 xml:space="preserve">  </w:t>
      </w:r>
    </w:p>
    <w:p w14:paraId="22CB90D4" w14:textId="534531D9" w:rsidR="0090245E" w:rsidRPr="00C1621F" w:rsidRDefault="0090245E" w:rsidP="00C1621F">
      <w:pPr>
        <w:spacing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1.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sz w:val="24"/>
          <w:szCs w:val="24"/>
          <w:lang w:val="fr-FR"/>
        </w:rPr>
        <w:t>Hình chiếu của hình chữ nhật không thể là hình nào trong các hình sau?</w:t>
      </w:r>
    </w:p>
    <w:p w14:paraId="767FDE4B" w14:textId="3AD583B8" w:rsidR="0090245E" w:rsidRPr="00C1621F" w:rsidRDefault="0090245E" w:rsidP="00C1621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Ⓐ.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thoi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Ⓑ.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bình hành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Ⓒ.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chữ nhật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Ⓓ.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thang</w:t>
      </w:r>
    </w:p>
    <w:p w14:paraId="14177838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1D3A5C10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D</w:t>
      </w:r>
    </w:p>
    <w:p w14:paraId="62EAA0EF" w14:textId="4AE003E5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 xml:space="preserve">Do phép chiếu song song biến hai đường thẳng song song thành hai đường thẳng song song hoặc trùng nhau, nên không thể có đáp án </w:t>
      </w:r>
      <w:r w:rsidR="00E104FC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A</w:t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.</w:t>
      </w:r>
    </w:p>
    <w:p w14:paraId="5E2CE9D5" w14:textId="3F607144" w:rsidR="0090245E" w:rsidRPr="00C1621F" w:rsidRDefault="0090245E" w:rsidP="00C1621F">
      <w:pPr>
        <w:pStyle w:val="ListParagraph"/>
        <w:spacing w:after="0"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2.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Cho tam giác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555" w:dyaOrig="285" w14:anchorId="7D2DC215">
          <v:shape id="_x0000_i1065" type="#_x0000_t75" style="width:27.85pt;height:14.25pt" o:ole="">
            <v:imagedata r:id="rId75" o:title=""/>
          </v:shape>
          <o:OLEObject Type="Embed" ProgID="Equation.DSMT4" ShapeID="_x0000_i1065" DrawAspect="Content" ObjectID="_1687838145" r:id="rId7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ở trong mp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5F7B88E7">
          <v:shape id="_x0000_i1066" type="#_x0000_t75" style="width:21.05pt;height:20.4pt" o:ole="">
            <v:imagedata r:id="rId77" o:title=""/>
          </v:shape>
          <o:OLEObject Type="Embed" ProgID="Equation.DSMT4" ShapeID="_x0000_i1066" DrawAspect="Content" ObjectID="_1687838146" r:id="rId7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phương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135" w:dyaOrig="285" w14:anchorId="213FE7B4">
          <v:shape id="_x0000_i1067" type="#_x0000_t75" style="width:6.8pt;height:14.25pt" o:ole="">
            <v:imagedata r:id="rId79" o:title=""/>
          </v:shape>
          <o:OLEObject Type="Embed" ProgID="Equation.DSMT4" ShapeID="_x0000_i1067" DrawAspect="Content" ObjectID="_1687838147" r:id="rId8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. Biết hình chiếu  của tam giác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555" w:dyaOrig="285" w14:anchorId="2BA89971">
          <v:shape id="_x0000_i1068" type="#_x0000_t75" style="width:27.85pt;height:14.25pt" o:ole="">
            <v:imagedata r:id="rId81" o:title=""/>
          </v:shape>
          <o:OLEObject Type="Embed" ProgID="Equation.DSMT4" ShapeID="_x0000_i1068" DrawAspect="Content" ObjectID="_1687838148" r:id="rId8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lên mp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7E134E9A">
          <v:shape id="_x0000_i1069" type="#_x0000_t75" style="width:21.05pt;height:20.4pt" o:ole="">
            <v:imagedata r:id="rId83" o:title=""/>
          </v:shape>
          <o:OLEObject Type="Embed" ProgID="Equation.DSMT4" ShapeID="_x0000_i1069" DrawAspect="Content" ObjectID="_1687838149" r:id="rId8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là một đoạn thẳng. Khẳng định nào sau đây đúng ?</w:t>
      </w:r>
    </w:p>
    <w:p w14:paraId="7C1377A0" w14:textId="40E5BF12" w:rsidR="0090245E" w:rsidRPr="00C1621F" w:rsidRDefault="0090245E" w:rsidP="00C1621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pt-BR"/>
        </w:rPr>
        <w:t>Ⓐ.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 xml:space="preserve">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1005" w:dyaOrig="405" w14:anchorId="45BB5FE2">
          <v:shape id="_x0000_i1070" type="#_x0000_t75" style="width:50.25pt;height:20.4pt" o:ole="">
            <v:imagedata r:id="rId85" o:title=""/>
          </v:shape>
          <o:OLEObject Type="Embed" ProgID="Equation.DSMT4" ShapeID="_x0000_i1070" DrawAspect="Content" ObjectID="_1687838150" r:id="rId86"/>
        </w:objec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Ⓑ.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35" w:dyaOrig="405" w14:anchorId="405A3758">
          <v:shape id="_x0000_i1071" type="#_x0000_t75" style="width:36.7pt;height:20.4pt" o:ole="">
            <v:imagedata r:id="rId87" o:title=""/>
          </v:shape>
          <o:OLEObject Type="Embed" ProgID="Equation.DSMT4" ShapeID="_x0000_i1071" DrawAspect="Content" ObjectID="_1687838151" r:id="rId8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80" w:dyaOrig="405" w14:anchorId="600A076E">
          <v:shape id="_x0000_i1072" type="#_x0000_t75" style="width:38.7pt;height:20.4pt" o:ole="">
            <v:imagedata r:id="rId89" o:title=""/>
          </v:shape>
          <o:OLEObject Type="Embed" ProgID="Equation.DSMT4" ShapeID="_x0000_i1072" DrawAspect="Content" ObjectID="_1687838152" r:id="rId90"/>
        </w:object>
      </w:r>
    </w:p>
    <w:p w14:paraId="11E140DF" w14:textId="079B34DF" w:rsidR="0090245E" w:rsidRPr="00C1621F" w:rsidRDefault="0090245E" w:rsidP="00C1621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Ⓒ.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eastAsia="Times New Roman" w:hAnsi="Chu Van An" w:cs="Chu Van An"/>
          <w:position w:val="-10"/>
          <w:sz w:val="24"/>
          <w:szCs w:val="24"/>
        </w:rPr>
        <w:object w:dxaOrig="735" w:dyaOrig="300" w14:anchorId="7BCBE657">
          <v:shape id="_x0000_i1073" type="#_x0000_t75" style="width:36.7pt;height:14.95pt" o:ole="">
            <v:imagedata r:id="rId91" o:title=""/>
          </v:shape>
          <o:OLEObject Type="Embed" ProgID="Equation.DSMT4" ShapeID="_x0000_i1073" DrawAspect="Content" ObjectID="_1687838153" r:id="rId9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đều sai.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pt-BR"/>
        </w:rPr>
        <w:t>Ⓓ.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 xml:space="preserve">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1035" w:dyaOrig="405" w14:anchorId="5850A093">
          <v:shape id="_x0000_i1074" type="#_x0000_t75" style="width:51.6pt;height:20.4pt" o:ole="">
            <v:imagedata r:id="rId93" o:title=""/>
          </v:shape>
          <o:OLEObject Type="Embed" ProgID="Equation.DSMT4" ShapeID="_x0000_i1074" DrawAspect="Content" ObjectID="_1687838154" r:id="rId94"/>
        </w:object>
      </w:r>
    </w:p>
    <w:p w14:paraId="48C6F7A6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681102DC" w14:textId="77777777" w:rsidR="0090245E" w:rsidRPr="00C1621F" w:rsidRDefault="0090245E" w:rsidP="00C1621F">
      <w:pPr>
        <w:spacing w:line="240" w:lineRule="auto"/>
        <w:ind w:left="1000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lastRenderedPageBreak/>
        <w:t>Chọn B</w:t>
      </w:r>
    </w:p>
    <w:p w14:paraId="6FA78F5B" w14:textId="77777777" w:rsidR="0090245E" w:rsidRPr="00C1621F" w:rsidRDefault="0090245E" w:rsidP="00C1621F">
      <w:pPr>
        <w:pStyle w:val="ListParagraph"/>
        <w:spacing w:after="0" w:line="240" w:lineRule="auto"/>
        <w:ind w:left="1000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 xml:space="preserve">Khi phương chiếu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135" w:dyaOrig="285" w14:anchorId="282D02BE">
          <v:shape id="_x0000_i1075" type="#_x0000_t75" style="width:6.8pt;height:14.25pt" o:ole="">
            <v:imagedata r:id="rId95" o:title=""/>
          </v:shape>
          <o:OLEObject Type="Embed" ProgID="Equation.DSMT4" ShapeID="_x0000_i1075" DrawAspect="Content" ObjectID="_1687838155" r:id="rId96"/>
        </w:object>
      </w:r>
      <w:r w:rsidRPr="00C1621F">
        <w:rPr>
          <w:rFonts w:ascii="Chu Van An" w:hAnsi="Chu Van An" w:cs="Chu Van An"/>
          <w:position w:val="-6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</w:rPr>
        <w:t xml:space="preserve">thỏa mãn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35" w:dyaOrig="405" w14:anchorId="61CEF69B">
          <v:shape id="_x0000_i1076" type="#_x0000_t75" style="width:36.7pt;height:20.4pt" o:ole="">
            <v:imagedata r:id="rId97" o:title=""/>
          </v:shape>
          <o:OLEObject Type="Embed" ProgID="Equation.DSMT4" ShapeID="_x0000_i1076" DrawAspect="Content" ObjectID="_1687838156" r:id="rId9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80" w:dyaOrig="405" w14:anchorId="5BD7925E">
          <v:shape id="_x0000_i1077" type="#_x0000_t75" style="width:38.7pt;height:20.4pt" o:ole="">
            <v:imagedata r:id="rId99" o:title=""/>
          </v:shape>
          <o:OLEObject Type="Embed" ProgID="Equation.DSMT4" ShapeID="_x0000_i1077" DrawAspect="Content" ObjectID="_1687838157" r:id="rId100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thì các đoạn thẳng </w:t>
      </w:r>
      <w:r w:rsidRPr="00C1621F">
        <w:rPr>
          <w:rFonts w:ascii="Chu Van An" w:eastAsia="Times New Roman" w:hAnsi="Chu Van An" w:cs="Chu Van An"/>
          <w:position w:val="-4"/>
          <w:sz w:val="24"/>
          <w:szCs w:val="24"/>
        </w:rPr>
        <w:object w:dxaOrig="405" w:dyaOrig="255" w14:anchorId="7816F5DD">
          <v:shape id="_x0000_i1078" type="#_x0000_t75" style="width:20.4pt;height:12.9pt" o:ole="">
            <v:imagedata r:id="rId101" o:title=""/>
          </v:shape>
          <o:OLEObject Type="Embed" ProgID="Equation.DSMT4" ShapeID="_x0000_i1078" DrawAspect="Content" ObjectID="_1687838158" r:id="rId102"/>
        </w:object>
      </w:r>
      <w:r w:rsidRPr="00C1621F">
        <w:rPr>
          <w:rFonts w:ascii="Chu Van An" w:hAnsi="Chu Van An" w:cs="Chu Van An"/>
          <w:sz w:val="24"/>
          <w:szCs w:val="24"/>
        </w:rPr>
        <w:t>,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405" w:dyaOrig="285" w14:anchorId="23E317B2">
          <v:shape id="_x0000_i1079" type="#_x0000_t75" style="width:20.4pt;height:14.25pt" o:ole="">
            <v:imagedata r:id="rId103" o:title=""/>
          </v:shape>
          <o:OLEObject Type="Embed" ProgID="Equation.DSMT4" ShapeID="_x0000_i1079" DrawAspect="Content" ObjectID="_1687838159" r:id="rId104"/>
        </w:object>
      </w:r>
      <w:r w:rsidRPr="00C1621F">
        <w:rPr>
          <w:rFonts w:ascii="Chu Van An" w:hAnsi="Chu Van An" w:cs="Chu Van An"/>
          <w:sz w:val="24"/>
          <w:szCs w:val="24"/>
        </w:rPr>
        <w:t>,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375" w:dyaOrig="285" w14:anchorId="5A10DD9B">
          <v:shape id="_x0000_i1080" type="#_x0000_t75" style="width:19pt;height:14.25pt" o:ole="">
            <v:imagedata r:id="rId105" o:title=""/>
          </v:shape>
          <o:OLEObject Type="Embed" ProgID="Equation.DSMT4" ShapeID="_x0000_i1080" DrawAspect="Content" ObjectID="_1687838160" r:id="rId106"/>
        </w:object>
      </w:r>
      <w:r w:rsidRPr="00C1621F">
        <w:rPr>
          <w:rFonts w:ascii="Chu Van An" w:hAnsi="Chu Van An" w:cs="Chu Van An"/>
          <w:sz w:val="24"/>
          <w:szCs w:val="24"/>
        </w:rPr>
        <w:t xml:space="preserve">có hình chiếu lên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54126A42">
          <v:shape id="_x0000_i1081" type="#_x0000_t75" style="width:21.05pt;height:20.4pt" o:ole="">
            <v:imagedata r:id="rId107" o:title=""/>
          </v:shape>
          <o:OLEObject Type="Embed" ProgID="Equation.DSMT4" ShapeID="_x0000_i1081" DrawAspect="Content" ObjectID="_1687838161" r:id="rId108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nằm trên giao tuyến của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618355D8">
          <v:shape id="_x0000_i1082" type="#_x0000_t75" style="width:21.05pt;height:20.4pt" o:ole="">
            <v:imagedata r:id="rId109" o:title=""/>
          </v:shape>
          <o:OLEObject Type="Embed" ProgID="Equation.DSMT4" ShapeID="_x0000_i1082" DrawAspect="Content" ObjectID="_1687838162" r:id="rId110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và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06812094">
          <v:shape id="_x0000_i1083" type="#_x0000_t75" style="width:21.05pt;height:20.4pt" o:ole="">
            <v:imagedata r:id="rId111" o:title=""/>
          </v:shape>
          <o:OLEObject Type="Embed" ProgID="Equation.DSMT4" ShapeID="_x0000_i1083" DrawAspect="Content" ObjectID="_1687838163" r:id="rId112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</w:p>
    <w:p w14:paraId="0A33834F" w14:textId="2056415F" w:rsidR="0090245E" w:rsidRPr="00C1621F" w:rsidRDefault="0090245E" w:rsidP="00C1621F">
      <w:pPr>
        <w:spacing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Câu 3. 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C1621F">
        <w:rPr>
          <w:rFonts w:ascii="Chu Van An" w:hAnsi="Chu Van An" w:cs="Chu Van An"/>
          <w:color w:val="000000"/>
          <w:sz w:val="24"/>
          <w:szCs w:val="24"/>
        </w:rPr>
        <w:t>Hình chiếu song song của hai đường thẳng chéo nhau không thể có vị trí nào trong các vị trí tương đối sau?</w:t>
      </w:r>
    </w:p>
    <w:p w14:paraId="75411AE1" w14:textId="3034E8D2" w:rsidR="0090245E" w:rsidRPr="00C1621F" w:rsidRDefault="0090245E" w:rsidP="00C1621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Ⓐ.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Chéo nhau.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Ⓑ.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Song song.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Ⓒ.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Trùng nhau.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="005B388A" w:rsidRPr="005B388A">
        <w:rPr>
          <w:rFonts w:ascii="MS PMincho" w:eastAsia="MS PMincho" w:hAnsi="MS PMincho" w:cs="Chu Van An"/>
          <w:b/>
          <w:color w:val="0000FF"/>
          <w:sz w:val="24"/>
          <w:szCs w:val="24"/>
          <w:lang w:val="fr-FR"/>
        </w:rPr>
        <w:t>Ⓓ.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Cắt nhau.</w:t>
      </w:r>
    </w:p>
    <w:p w14:paraId="595C6621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6DEE138A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A</w:t>
      </w:r>
    </w:p>
    <w:p w14:paraId="61707830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Do hình chiếu của hai đường thẳng ban đầu nằm trên cùng một mặt phẳng nên chúng không thể chéo nhau.</w:t>
      </w:r>
    </w:p>
    <w:p w14:paraId="76B6F251" w14:textId="2816A950" w:rsidR="007C7135" w:rsidRPr="00C1621F" w:rsidRDefault="007C7135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 xml:space="preserve">:  </w:t>
      </w:r>
    </w:p>
    <w:tbl>
      <w:tblPr>
        <w:tblStyle w:val="TableGrid"/>
        <w:tblW w:w="10700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7655"/>
        <w:gridCol w:w="3045"/>
      </w:tblGrid>
      <w:tr w:rsidR="002F64AC" w:rsidRPr="00297089" w14:paraId="479D0743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050E5A2" w14:textId="77777777" w:rsidR="002F64AC" w:rsidRPr="00C1621F" w:rsidRDefault="002F64AC" w:rsidP="00C127CE">
            <w:pPr>
              <w:mirrorIndents/>
              <w:rPr>
                <w:rFonts w:ascii="Chu Van An" w:eastAsia="Arial" w:hAnsi="Chu Van An" w:cs="Chu Van An"/>
                <w:b/>
                <w:bCs/>
                <w:sz w:val="24"/>
                <w:szCs w:val="24"/>
              </w:rPr>
            </w:pPr>
            <w:bookmarkStart w:id="7" w:name="_Hlk77206733"/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</w:rPr>
              <w:t xml:space="preserve">Câu 1: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Qua phép chiếu song song, tính chất nào không được bảo toàn?</w:t>
            </w:r>
          </w:p>
          <w:p w14:paraId="6A8675CE" w14:textId="0011FFDF" w:rsidR="002F64AC" w:rsidRDefault="005B388A" w:rsidP="00C127CE">
            <w:pPr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</w:pP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Ⓐ.</w:t>
            </w:r>
            <w:r w:rsidR="002F64AC">
              <w:rPr>
                <w:rFonts w:ascii="Chu Van An" w:eastAsia="Arial" w:hAnsi="Chu Van An" w:cs="Chu Van An"/>
                <w:b/>
                <w:bCs/>
                <w:sz w:val="24"/>
                <w:szCs w:val="24"/>
              </w:rPr>
              <w:t xml:space="preserve"> </w:t>
            </w:r>
            <w:r w:rsidR="002F64AC" w:rsidRPr="00C1621F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thẳng hàng.</w:t>
            </w:r>
            <w:r w:rsidR="002F64AC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 xml:space="preserve">  </w:t>
            </w: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Ⓑ.</w:t>
            </w:r>
            <w:r w:rsidR="002F64AC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Chéo nhau.</w:t>
            </w:r>
          </w:p>
          <w:p w14:paraId="436246B6" w14:textId="0E4F3F7E" w:rsidR="002F64AC" w:rsidRPr="00C1621F" w:rsidRDefault="005B388A" w:rsidP="00C127CE">
            <w:pPr>
              <w:mirrorIndents/>
              <w:rPr>
                <w:rFonts w:ascii="Chu Van An" w:eastAsia="Arial" w:hAnsi="Chu Van An" w:cs="Chu Van An"/>
                <w:b/>
                <w:bCs/>
                <w:sz w:val="24"/>
                <w:szCs w:val="24"/>
              </w:rPr>
            </w:pP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Ⓒ.</w:t>
            </w:r>
            <w:r w:rsidR="002F64AC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đồng qui.</w:t>
            </w:r>
            <w:r w:rsidR="002F64AC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 xml:space="preserve">       </w:t>
            </w: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Ⓓ.</w:t>
            </w:r>
            <w:r w:rsidR="002F64AC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Song song.</w:t>
            </w:r>
          </w:p>
          <w:p w14:paraId="2C3F9D05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F7787AF" w14:textId="77777777" w:rsidR="002F64AC" w:rsidRPr="00297089" w:rsidRDefault="002F64AC" w:rsidP="00C127CE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</w:rPr>
            </w:pPr>
            <w:bookmarkStart w:id="8" w:name="_Hlk77202801"/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 xml:space="preserve">   Lời giải</w:t>
            </w:r>
          </w:p>
        </w:tc>
      </w:tr>
      <w:tr w:rsidR="002F64AC" w:rsidRPr="00297089" w14:paraId="07E730E0" w14:textId="77777777" w:rsidTr="002F64AC">
        <w:trPr>
          <w:trHeight w:val="399"/>
        </w:trPr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E2C6224" w14:textId="77777777" w:rsidR="002F64AC" w:rsidRPr="00C1621F" w:rsidRDefault="002F64AC" w:rsidP="00C127CE">
            <w:pPr>
              <w:mirrorIndents/>
              <w:rPr>
                <w:rFonts w:ascii="Chu Van An" w:eastAsiaTheme="minorHAnsi" w:hAnsi="Chu Van An" w:cs="Chu Van An"/>
                <w:b/>
                <w:sz w:val="24"/>
                <w:szCs w:val="24"/>
                <w:lang w:val="fr-FR"/>
              </w:rPr>
            </w:pP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9" w:name="c1q"/>
            <w:bookmarkEnd w:id="9"/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2: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Phép chiếu song song theo phương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50" w:dyaOrig="270" w14:anchorId="72BC8BC2">
                <v:shape id="_x0000_i1084" type="#_x0000_t75" style="width:7.45pt;height:13.6pt" o:ole="">
                  <v:imagedata r:id="rId113" o:title=""/>
                </v:shape>
                <o:OLEObject Type="Embed" ProgID="Equation.DSMT4" ShapeID="_x0000_i1084" DrawAspect="Content" ObjectID="_1687838164" r:id="rId114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không song song với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25" w14:anchorId="464A920E">
                <v:shape id="_x0000_i1085" type="#_x0000_t75" style="width:9.5pt;height:11.55pt" o:ole="">
                  <v:imagedata r:id="rId115" o:title=""/>
                </v:shape>
                <o:OLEObject Type="Embed" ProgID="Equation.DSMT4" ShapeID="_x0000_i1085" DrawAspect="Content" ObjectID="_1687838165" r:id="rId116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hoặc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70" w14:anchorId="35D1F13D">
                <v:shape id="_x0000_i1086" type="#_x0000_t75" style="width:9.5pt;height:13.6pt" o:ole="">
                  <v:imagedata r:id="rId117" o:title=""/>
                </v:shape>
                <o:OLEObject Type="Embed" ProgID="Equation.DSMT4" ShapeID="_x0000_i1086" DrawAspect="Content" ObjectID="_1687838166" r:id="rId118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mặt phẳng chiếu là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  <w:lang w:val="fr-FR"/>
              </w:rPr>
              <w:object w:dxaOrig="420" w:dyaOrig="390" w14:anchorId="522075F2">
                <v:shape id="_x0000_i1087" type="#_x0000_t75" style="width:21.05pt;height:19.7pt" o:ole="">
                  <v:imagedata r:id="rId119" o:title=""/>
                </v:shape>
                <o:OLEObject Type="Embed" ProgID="Equation.DSMT4" ShapeID="_x0000_i1087" DrawAspect="Content" ObjectID="_1687838167" r:id="rId120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hai đường thẳng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25" w14:anchorId="42599503">
                <v:shape id="_x0000_i1088" type="#_x0000_t75" style="width:9.5pt;height:11.55pt" o:ole="">
                  <v:imagedata r:id="rId121" o:title=""/>
                </v:shape>
                <o:OLEObject Type="Embed" ProgID="Equation.DSMT4" ShapeID="_x0000_i1088" DrawAspect="Content" ObjectID="_1687838168" r:id="rId122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70" w14:anchorId="01B6749A">
                <v:shape id="_x0000_i1089" type="#_x0000_t75" style="width:9.5pt;height:13.6pt" o:ole="">
                  <v:imagedata r:id="rId123" o:title=""/>
                </v:shape>
                <o:OLEObject Type="Embed" ProgID="Equation.DSMT4" ShapeID="_x0000_i1089" DrawAspect="Content" ObjectID="_1687838169" r:id="rId124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biến thành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255" w:dyaOrig="270" w14:anchorId="4FA3E99F">
                <v:shape id="_x0000_i1090" type="#_x0000_t75" style="width:12.9pt;height:13.6pt" o:ole="">
                  <v:imagedata r:id="rId125" o:title=""/>
                </v:shape>
                <o:OLEObject Type="Embed" ProgID="Equation.DSMT4" ShapeID="_x0000_i1090" DrawAspect="Content" ObjectID="_1687838170" r:id="rId126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255" w:dyaOrig="270" w14:anchorId="5E466303">
                <v:shape id="_x0000_i1091" type="#_x0000_t75" style="width:12.9pt;height:13.6pt" o:ole="">
                  <v:imagedata r:id="rId127" o:title=""/>
                </v:shape>
                <o:OLEObject Type="Embed" ProgID="Equation.DSMT4" ShapeID="_x0000_i1091" DrawAspect="Content" ObjectID="_1687838171" r:id="rId128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. Quan hệ nào giữa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25" w14:anchorId="4D514A4C">
                <v:shape id="_x0000_i1092" type="#_x0000_t75" style="width:9.5pt;height:11.55pt" o:ole="">
                  <v:imagedata r:id="rId129" o:title=""/>
                </v:shape>
                <o:OLEObject Type="Embed" ProgID="Equation.DSMT4" ShapeID="_x0000_i1092" DrawAspect="Content" ObjectID="_1687838172" r:id="rId130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  <w:lang w:val="fr-FR"/>
              </w:rPr>
              <w:object w:dxaOrig="195" w:dyaOrig="270" w14:anchorId="429C2824">
                <v:shape id="_x0000_i1093" type="#_x0000_t75" style="width:9.5pt;height:13.6pt" o:ole="">
                  <v:imagedata r:id="rId131" o:title=""/>
                </v:shape>
                <o:OLEObject Type="Embed" ProgID="Equation.DSMT4" ShapeID="_x0000_i1093" DrawAspect="Content" ObjectID="_1687838173" r:id="rId132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không được bảo toàn đối với phép chiếu song song?</w:t>
            </w:r>
          </w:p>
          <w:p w14:paraId="37BDDFE3" w14:textId="6CA45F7A" w:rsidR="002F64AC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10" w:name="c1a"/>
            <w:r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Chéo nhau</w:t>
            </w:r>
            <w:bookmarkStart w:id="11" w:name="c1b"/>
            <w:bookmarkEnd w:id="10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Song song</w:t>
            </w:r>
            <w:bookmarkStart w:id="12" w:name="c1c"/>
            <w:bookmarkEnd w:id="11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</w:p>
          <w:p w14:paraId="0A42D505" w14:textId="654EF693" w:rsidR="002F64AC" w:rsidRPr="001F5A45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Trùng nhau</w:t>
            </w:r>
            <w:bookmarkStart w:id="13" w:name="c1d"/>
            <w:bookmarkEnd w:id="12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Cắt nhau</w:t>
            </w:r>
          </w:p>
          <w:bookmarkEnd w:id="13"/>
          <w:p w14:paraId="40F2D438" w14:textId="77777777" w:rsidR="002F64AC" w:rsidRPr="00297089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3EC4330C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7497A9CB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4B4AA8DD" w14:textId="77777777" w:rsidR="002F64AC" w:rsidRPr="00C1621F" w:rsidRDefault="002F64AC" w:rsidP="00C127CE">
            <w:pPr>
              <w:mirrorIndents/>
              <w:rPr>
                <w:rFonts w:ascii="Chu Van An" w:eastAsia="Arial" w:hAnsi="Chu Van An" w:cs="Chu Van An"/>
                <w:b/>
                <w:bCs/>
                <w:sz w:val="24"/>
                <w:szCs w:val="24"/>
              </w:rPr>
            </w:pPr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14" w:name="c2q"/>
            <w:bookmarkEnd w:id="14"/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</w:rPr>
              <w:t xml:space="preserve">3: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Qua phép chiếu song song, tính chất nào không được bảo toàn?</w:t>
            </w:r>
          </w:p>
          <w:p w14:paraId="0A3CF590" w14:textId="1FB38435" w:rsidR="002F64AC" w:rsidRPr="001F5A45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</w:pPr>
            <w:bookmarkStart w:id="15" w:name="c2a"/>
            <w:r>
              <w:rPr>
                <w:rFonts w:ascii="Chu Van An" w:eastAsia="Times New Roman" w:hAnsi="Chu Van An" w:cs="Chu Van An"/>
                <w:b/>
                <w:bCs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Ⓐ.</w:t>
            </w:r>
            <w:r>
              <w:rPr>
                <w:rFonts w:ascii="Chu Van An" w:eastAsia="Arial" w:hAnsi="Chu Van An" w:cs="Chu Van An"/>
                <w:b/>
                <w:bCs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Song song.</w:t>
            </w:r>
            <w:bookmarkStart w:id="16" w:name="c2b"/>
            <w:bookmarkEnd w:id="15"/>
            <w:r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Ⓑ.</w:t>
            </w:r>
            <w:r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thẳng hàng.</w:t>
            </w:r>
          </w:p>
          <w:p w14:paraId="5FA54F88" w14:textId="0709A513" w:rsidR="002F64AC" w:rsidRPr="001F5A45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eastAsiaTheme="minorHAnsi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</w:pPr>
            <w:bookmarkStart w:id="17" w:name="c2c"/>
            <w:bookmarkEnd w:id="16"/>
            <w:r>
              <w:rPr>
                <w:rFonts w:ascii="Chu Van An" w:eastAsia="Times New Rom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Chéo nhau.</w:t>
            </w:r>
            <w:bookmarkStart w:id="18" w:name="c2d"/>
            <w:bookmarkEnd w:id="17"/>
            <w:r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Ⓓ.</w:t>
            </w:r>
            <w:r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đồng qui.</w:t>
            </w:r>
          </w:p>
          <w:bookmarkEnd w:id="18"/>
          <w:p w14:paraId="63E8F36A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7ACF0FA2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lang w:val="vi-VN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70AAD7C6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959B8F8" w14:textId="77777777" w:rsidR="002F64AC" w:rsidRPr="00C1621F" w:rsidRDefault="002F64AC" w:rsidP="00C127CE">
            <w:pPr>
              <w:mirrorIndents/>
              <w:rPr>
                <w:rFonts w:ascii="Chu Van An" w:eastAsiaTheme="minorHAnsi" w:hAnsi="Chu Van An" w:cs="Chu Van An"/>
                <w:b/>
                <w:sz w:val="24"/>
                <w:szCs w:val="24"/>
                <w:lang w:val="fr-FR"/>
              </w:rPr>
            </w:pP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19" w:name="c3q"/>
            <w:bookmarkEnd w:id="19"/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4: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Phép chiếu song song theo phương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35" w:dyaOrig="285" w14:anchorId="7BBCC172">
                <v:shape id="_x0000_i1094" type="#_x0000_t75" style="width:6.8pt;height:14.25pt" o:ole="">
                  <v:imagedata r:id="rId133" o:title=""/>
                </v:shape>
                <o:OLEObject Type="Embed" ProgID="Equation.DSMT4" ShapeID="_x0000_i1094" DrawAspect="Content" ObjectID="_1687838174" r:id="rId134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không song song với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25" w14:anchorId="1356207D">
                <v:shape id="_x0000_i1095" type="#_x0000_t75" style="width:9.5pt;height:11.55pt" o:ole="">
                  <v:imagedata r:id="rId135" o:title=""/>
                </v:shape>
                <o:OLEObject Type="Embed" ProgID="Equation.DSMT4" ShapeID="_x0000_i1095" DrawAspect="Content" ObjectID="_1687838175" r:id="rId136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hoặc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85" w14:anchorId="6A290871">
                <v:shape id="_x0000_i1096" type="#_x0000_t75" style="width:9.5pt;height:14.25pt" o:ole="">
                  <v:imagedata r:id="rId137" o:title=""/>
                </v:shape>
                <o:OLEObject Type="Embed" ProgID="Equation.DSMT4" ShapeID="_x0000_i1096" DrawAspect="Content" ObjectID="_1687838176" r:id="rId138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mặt phẳng chiếu là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420" w:dyaOrig="405" w14:anchorId="4335B742">
                <v:shape id="_x0000_i1097" type="#_x0000_t75" style="width:21.05pt;height:20.4pt" o:ole="">
                  <v:imagedata r:id="rId139" o:title=""/>
                </v:shape>
                <o:OLEObject Type="Embed" ProgID="Equation.DSMT4" ShapeID="_x0000_i1097" DrawAspect="Content" ObjectID="_1687838177" r:id="rId140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hai đường thẳng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25" w14:anchorId="7EC44181">
                <v:shape id="_x0000_i1098" type="#_x0000_t75" style="width:9.5pt;height:11.55pt" o:ole="">
                  <v:imagedata r:id="rId135" o:title=""/>
                </v:shape>
                <o:OLEObject Type="Embed" ProgID="Equation.DSMT4" ShapeID="_x0000_i1098" DrawAspect="Content" ObjectID="_1687838178" r:id="rId141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85" w14:anchorId="4A11EC98">
                <v:shape id="_x0000_i1099" type="#_x0000_t75" style="width:9.5pt;height:14.25pt" o:ole="">
                  <v:imagedata r:id="rId142" o:title=""/>
                </v:shape>
                <o:OLEObject Type="Embed" ProgID="Equation.DSMT4" ShapeID="_x0000_i1099" DrawAspect="Content" ObjectID="_1687838179" r:id="rId14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biến thành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55" w:dyaOrig="285" w14:anchorId="2CAE7171">
                <v:shape id="_x0000_i1100" type="#_x0000_t75" style="width:12.9pt;height:14.25pt" o:ole="">
                  <v:imagedata r:id="rId144" o:title=""/>
                </v:shape>
                <o:OLEObject Type="Embed" ProgID="Equation.DSMT4" ShapeID="_x0000_i1100" DrawAspect="Content" ObjectID="_1687838180" r:id="rId145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40" w:dyaOrig="285" w14:anchorId="3B42B6F2">
                <v:shape id="_x0000_i1101" type="#_x0000_t75" style="width:12.25pt;height:14.25pt" o:ole="">
                  <v:imagedata r:id="rId146" o:title=""/>
                </v:shape>
                <o:OLEObject Type="Embed" ProgID="Equation.DSMT4" ShapeID="_x0000_i1101" DrawAspect="Content" ObjectID="_1687838181" r:id="rId147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. Quan hệ nào giữa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25" w14:anchorId="097132EA">
                <v:shape id="_x0000_i1102" type="#_x0000_t75" style="width:9.5pt;height:11.55pt" o:ole="">
                  <v:imagedata r:id="rId148" o:title=""/>
                </v:shape>
                <o:OLEObject Type="Embed" ProgID="Equation.DSMT4" ShapeID="_x0000_i1102" DrawAspect="Content" ObjectID="_1687838182" r:id="rId149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95" w:dyaOrig="285" w14:anchorId="56BAFC0B">
                <v:shape id="_x0000_i1103" type="#_x0000_t75" style="width:9.5pt;height:14.25pt" o:ole="">
                  <v:imagedata r:id="rId150" o:title=""/>
                </v:shape>
                <o:OLEObject Type="Embed" ProgID="Equation.DSMT4" ShapeID="_x0000_i1103" DrawAspect="Content" ObjectID="_1687838183" r:id="rId151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không được bảo toàn đối với phép chiếu song song?</w:t>
            </w:r>
          </w:p>
          <w:p w14:paraId="0219F56A" w14:textId="09FC3DD1" w:rsidR="002F64AC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bookmarkStart w:id="20" w:name="c3a"/>
            <w:r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hAnsi="Chu Van An" w:cs="Chu Van An"/>
                <w:b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Cắt nhau</w:t>
            </w:r>
            <w:bookmarkStart w:id="21" w:name="c3b"/>
            <w:bookmarkEnd w:id="20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104FC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   </w:t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Chéo nhau</w:t>
            </w:r>
            <w:bookmarkStart w:id="22" w:name="c3c"/>
            <w:bookmarkEnd w:id="21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</w:p>
          <w:p w14:paraId="38E8859A" w14:textId="411D3519" w:rsidR="002F64AC" w:rsidRPr="001F5A45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Song song</w:t>
            </w:r>
            <w:bookmarkStart w:id="23" w:name="c3d"/>
            <w:bookmarkEnd w:id="22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E104FC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   </w:t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Trùng nhau</w:t>
            </w:r>
          </w:p>
          <w:bookmarkEnd w:id="23"/>
          <w:p w14:paraId="4B5A3139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E1F451A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lang w:val="nl-NL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059D27A4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6524C542" w14:textId="77777777" w:rsidR="002F64AC" w:rsidRPr="00C1621F" w:rsidRDefault="002F64AC" w:rsidP="00C127CE">
            <w:pPr>
              <w:mirrorIndents/>
              <w:rPr>
                <w:rFonts w:ascii="Chu Van An" w:eastAsia="Arial" w:hAnsi="Chu Van An" w:cs="Chu Van An"/>
                <w:bCs/>
                <w:sz w:val="24"/>
                <w:szCs w:val="24"/>
              </w:rPr>
            </w:pPr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</w:rPr>
              <w:t xml:space="preserve">Câu </w:t>
            </w:r>
            <w:bookmarkStart w:id="24" w:name="c4q"/>
            <w:bookmarkEnd w:id="24"/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</w:rPr>
              <w:t xml:space="preserve">5: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Qua phép chiếu song song, tính chất nào không được bảo toàn?</w:t>
            </w:r>
          </w:p>
          <w:p w14:paraId="1EB2289F" w14:textId="77777777" w:rsidR="00E104FC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</w:pPr>
            <w:bookmarkStart w:id="25" w:name="c4a"/>
            <w:r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eastAsia="Arial" w:hAnsi="Chu Van An" w:cs="Chu Van An"/>
                <w:bCs/>
                <w:sz w:val="24"/>
                <w:szCs w:val="24"/>
              </w:rPr>
              <w:t xml:space="preserve"> </w:t>
            </w:r>
            <w:r w:rsidRPr="00C1621F">
              <w:rPr>
                <w:rFonts w:ascii="Chu Van An" w:eastAsia="Arial" w:hAnsi="Chu Van An" w:cs="Chu Van An"/>
                <w:b/>
                <w:bCs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Chéo nhau.</w:t>
            </w:r>
            <w:bookmarkStart w:id="26" w:name="c4b"/>
            <w:bookmarkEnd w:id="25"/>
            <w:r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>đồng qui.</w:t>
            </w:r>
            <w:bookmarkStart w:id="27" w:name="c4c"/>
            <w:bookmarkEnd w:id="26"/>
            <w:r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ab/>
            </w:r>
          </w:p>
          <w:p w14:paraId="4EB05868" w14:textId="673971C0" w:rsidR="002F64AC" w:rsidRPr="001F5A45" w:rsidRDefault="005B388A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</w:pP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Ⓒ.</w:t>
            </w:r>
            <w:r w:rsidR="002F64AC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Song song.</w:t>
            </w:r>
            <w:bookmarkStart w:id="28" w:name="c4d"/>
            <w:bookmarkEnd w:id="27"/>
            <w:r w:rsidR="002F64AC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ab/>
            </w:r>
            <w:r w:rsidR="00E104FC">
              <w:rPr>
                <w:rFonts w:ascii="Chu Van An" w:eastAsia="Arial" w:hAnsi="Chu Van An" w:cs="Chu Van An"/>
                <w:bCs/>
                <w:sz w:val="24"/>
                <w:szCs w:val="24"/>
                <w:lang w:val="fr-FR"/>
              </w:rPr>
              <w:t xml:space="preserve">                         </w:t>
            </w:r>
            <w:r w:rsidRPr="005B388A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Ⓓ.</w:t>
            </w:r>
            <w:r w:rsidR="002F64AC">
              <w:rPr>
                <w:rFonts w:ascii="Chu Van An" w:eastAsia="Arial" w:hAnsi="Chu Van An" w:cs="Chu Van An"/>
                <w:bCs/>
                <w:sz w:val="24"/>
                <w:szCs w:val="24"/>
              </w:rPr>
              <w:t xml:space="preserve">  </w:t>
            </w:r>
            <w:r w:rsidR="002F64AC" w:rsidRPr="00C1621F">
              <w:rPr>
                <w:rFonts w:ascii="Chu Van An" w:eastAsia="Arial" w:hAnsi="Chu Van An" w:cs="Chu Van An"/>
                <w:bCs/>
                <w:sz w:val="24"/>
                <w:szCs w:val="24"/>
              </w:rPr>
              <w:t>thẳng hàng.</w:t>
            </w:r>
          </w:p>
          <w:bookmarkEnd w:id="28"/>
          <w:p w14:paraId="5E3C690B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E96ADFA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463AC5FC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9066D8E" w14:textId="77777777" w:rsidR="002F64AC" w:rsidRPr="00C1621F" w:rsidRDefault="002F64AC" w:rsidP="00C127CE">
            <w:pPr>
              <w:mirrorIndents/>
              <w:rPr>
                <w:rFonts w:ascii="Chu Van An" w:eastAsiaTheme="minorHAnsi" w:hAnsi="Chu Van An" w:cs="Chu Van An"/>
                <w:sz w:val="24"/>
                <w:szCs w:val="24"/>
                <w:lang w:val="fr-FR"/>
              </w:rPr>
            </w:pP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29" w:name="c5q"/>
            <w:bookmarkEnd w:id="29"/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6: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Cho tam giác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555" w:dyaOrig="285" w14:anchorId="5E64254F">
                <v:shape id="_x0000_i1104" type="#_x0000_t75" style="width:27.85pt;height:14.25pt" o:ole="">
                  <v:imagedata r:id="rId152" o:title=""/>
                </v:shape>
                <o:OLEObject Type="Embed" ProgID="Equation.DSMT4" ShapeID="_x0000_i1104" DrawAspect="Content" ObjectID="_1687838184" r:id="rId15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ở trong mp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405" w:dyaOrig="405" w14:anchorId="42F83672">
                <v:shape id="_x0000_i1105" type="#_x0000_t75" style="width:20.4pt;height:20.4pt" o:ole="">
                  <v:imagedata r:id="rId154" o:title=""/>
                </v:shape>
                <o:OLEObject Type="Embed" ProgID="Equation.DSMT4" ShapeID="_x0000_i1105" DrawAspect="Content" ObjectID="_1687838185" r:id="rId155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và phương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35" w:dyaOrig="285" w14:anchorId="474D78B9">
                <v:shape id="_x0000_i1106" type="#_x0000_t75" style="width:6.8pt;height:14.25pt" o:ole="">
                  <v:imagedata r:id="rId156" o:title=""/>
                </v:shape>
                <o:OLEObject Type="Embed" ProgID="Equation.DSMT4" ShapeID="_x0000_i1106" DrawAspect="Content" ObjectID="_1687838186" r:id="rId157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. Biết hình chiếu (theo phương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35" w:dyaOrig="285" w14:anchorId="021D2BB9">
                <v:shape id="_x0000_i1107" type="#_x0000_t75" style="width:6.8pt;height:14.25pt" o:ole="">
                  <v:imagedata r:id="rId158" o:title=""/>
                </v:shape>
                <o:OLEObject Type="Embed" ProgID="Equation.DSMT4" ShapeID="_x0000_i1107" DrawAspect="Content" ObjectID="_1687838187" r:id="rId159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) của tam giác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555" w:dyaOrig="285" w14:anchorId="34231BDE">
                <v:shape id="_x0000_i1108" type="#_x0000_t75" style="width:27.85pt;height:14.25pt" o:ole="">
                  <v:imagedata r:id="rId160" o:title=""/>
                </v:shape>
                <o:OLEObject Type="Embed" ProgID="Equation.DSMT4" ShapeID="_x0000_i1108" DrawAspect="Content" ObjectID="_1687838188" r:id="rId161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lên mp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405" w:dyaOrig="405" w14:anchorId="41F0EE50">
                <v:shape id="_x0000_i1109" type="#_x0000_t75" style="width:20.4pt;height:20.4pt" o:ole="">
                  <v:imagedata r:id="rId162" o:title=""/>
                </v:shape>
                <o:OLEObject Type="Embed" ProgID="Equation.DSMT4" ShapeID="_x0000_i1109" DrawAspect="Content" ObjectID="_1687838189" r:id="rId16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là một đoạn thẳng.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Khẳng định nào sau đây đúng ?</w:t>
            </w:r>
          </w:p>
          <w:p w14:paraId="06A5DC85" w14:textId="6798E2A7" w:rsidR="002F64AC" w:rsidRPr="00C1621F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30" w:name="c5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1035" w:dyaOrig="405" w14:anchorId="52F35BA9">
                <v:shape id="_x0000_i1110" type="#_x0000_t75" style="width:51.6pt;height:20.4pt" o:ole="">
                  <v:imagedata r:id="rId164" o:title=""/>
                </v:shape>
                <o:OLEObject Type="Embed" ProgID="Equation.DSMT4" ShapeID="_x0000_i1110" DrawAspect="Content" ObjectID="_1687838190" r:id="rId165"/>
              </w:object>
            </w:r>
            <w:bookmarkStart w:id="31" w:name="c5b"/>
            <w:bookmarkEnd w:id="30"/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1005" w:dyaOrig="405" w14:anchorId="5D10521C">
                <v:shape id="_x0000_i1111" type="#_x0000_t75" style="width:50.25pt;height:20.4pt" o:ole="">
                  <v:imagedata r:id="rId166" o:title=""/>
                </v:shape>
                <o:OLEObject Type="Embed" ProgID="Equation.DSMT4" ShapeID="_x0000_i1111" DrawAspect="Content" ObjectID="_1687838191" r:id="rId167"/>
              </w:object>
            </w:r>
          </w:p>
          <w:p w14:paraId="24099E94" w14:textId="7C9F2E37" w:rsidR="002F64AC" w:rsidRPr="001F5A45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position w:val="-14"/>
                <w:sz w:val="24"/>
                <w:szCs w:val="24"/>
                <w:lang w:val="fr-FR"/>
              </w:rPr>
            </w:pPr>
            <w:bookmarkStart w:id="32" w:name="c5c"/>
            <w:bookmarkEnd w:id="31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735" w:dyaOrig="405" w14:anchorId="562AF5B4">
                <v:shape id="_x0000_i1112" type="#_x0000_t75" style="width:36.7pt;height:20.4pt" o:ole="">
                  <v:imagedata r:id="rId168" o:title=""/>
                </v:shape>
                <o:OLEObject Type="Embed" ProgID="Equation.DSMT4" ShapeID="_x0000_i1112" DrawAspect="Content" ObjectID="_1687838192" r:id="rId169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hoặc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780" w:dyaOrig="405" w14:anchorId="4920EC0E">
                <v:shape id="_x0000_i1113" type="#_x0000_t75" style="width:38.7pt;height:20.4pt" o:ole="">
                  <v:imagedata r:id="rId170" o:title=""/>
                </v:shape>
                <o:OLEObject Type="Embed" ProgID="Equation.DSMT4" ShapeID="_x0000_i1113" DrawAspect="Content" ObjectID="_1687838193" r:id="rId171"/>
              </w:object>
            </w:r>
            <w:bookmarkStart w:id="33" w:name="c5d"/>
            <w:bookmarkEnd w:id="32"/>
            <w:r>
              <w:rPr>
                <w:rFonts w:ascii="Chu Van An" w:hAnsi="Chu Van An" w:cs="Chu Van An"/>
                <w:position w:val="-14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>
              <w:rPr>
                <w:rFonts w:ascii="Chu Van An" w:hAnsi="Chu Van An" w:cs="Chu Van An"/>
                <w:position w:val="-14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eastAsiaTheme="minorHAnsi" w:hAnsi="Chu Van An" w:cs="Chu Van An"/>
                <w:position w:val="-10"/>
                <w:sz w:val="24"/>
                <w:szCs w:val="24"/>
              </w:rPr>
              <w:object w:dxaOrig="735" w:dyaOrig="315" w14:anchorId="0F0CC3FC">
                <v:shape id="_x0000_i1114" type="#_x0000_t75" style="width:36.7pt;height:15.6pt" o:ole="">
                  <v:imagedata r:id="rId172" o:title=""/>
                </v:shape>
                <o:OLEObject Type="Embed" ProgID="Equation.DSMT4" ShapeID="_x0000_i1114" DrawAspect="Content" ObjectID="_1687838194" r:id="rId17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đều sai.</w:t>
            </w:r>
          </w:p>
          <w:bookmarkEnd w:id="33"/>
          <w:p w14:paraId="20155974" w14:textId="77777777" w:rsidR="002F64AC" w:rsidRPr="00297089" w:rsidRDefault="002F64AC" w:rsidP="00C127CE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bookmarkEnd w:id="8"/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6E1567C4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lang w:val="vi-VN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lastRenderedPageBreak/>
              <w:t>Lời giải</w:t>
            </w:r>
          </w:p>
        </w:tc>
      </w:tr>
      <w:tr w:rsidR="002F64AC" w:rsidRPr="00297089" w14:paraId="598C62CF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7CA3115" w14:textId="77777777" w:rsidR="002F64AC" w:rsidRPr="00C1621F" w:rsidRDefault="002F64AC" w:rsidP="00C127CE">
            <w:pPr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34" w:name="c6q"/>
            <w:bookmarkEnd w:id="34"/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7: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Phép chiếu song song theo phương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35" w:dyaOrig="285" w14:anchorId="77C7476D">
                <v:shape id="_x0000_i1115" type="#_x0000_t75" style="width:6.8pt;height:14.25pt" o:ole="">
                  <v:imagedata r:id="rId174" o:title=""/>
                </v:shape>
                <o:OLEObject Type="Embed" ProgID="Equation.DSMT4" ShapeID="_x0000_i1115" DrawAspect="Content" ObjectID="_1687838195" r:id="rId175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không song song với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25" w14:anchorId="330C193C">
                <v:shape id="_x0000_i1116" type="#_x0000_t75" style="width:8.85pt;height:11.55pt" o:ole="">
                  <v:imagedata r:id="rId176" o:title=""/>
                </v:shape>
                <o:OLEObject Type="Embed" ProgID="Equation.DSMT4" ShapeID="_x0000_i1116" DrawAspect="Content" ObjectID="_1687838196" r:id="rId177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hoặc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85" w14:anchorId="7230D75B">
                <v:shape id="_x0000_i1117" type="#_x0000_t75" style="width:8.85pt;height:14.25pt" o:ole="">
                  <v:imagedata r:id="rId178" o:title=""/>
                </v:shape>
                <o:OLEObject Type="Embed" ProgID="Equation.DSMT4" ShapeID="_x0000_i1117" DrawAspect="Content" ObjectID="_1687838197" r:id="rId179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mặt phẳng chiếu là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405" w:dyaOrig="405" w14:anchorId="56C29F9D">
                <v:shape id="_x0000_i1118" type="#_x0000_t75" style="width:20.4pt;height:20.4pt" o:ole="">
                  <v:imagedata r:id="rId180" o:title=""/>
                </v:shape>
                <o:OLEObject Type="Embed" ProgID="Equation.DSMT4" ShapeID="_x0000_i1118" DrawAspect="Content" ObjectID="_1687838198" r:id="rId181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, hai đường thẳng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25" w14:anchorId="0372370F">
                <v:shape id="_x0000_i1119" type="#_x0000_t75" style="width:8.85pt;height:11.55pt" o:ole="">
                  <v:imagedata r:id="rId182" o:title=""/>
                </v:shape>
                <o:OLEObject Type="Embed" ProgID="Equation.DSMT4" ShapeID="_x0000_i1119" DrawAspect="Content" ObjectID="_1687838199" r:id="rId18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85" w14:anchorId="4FB6F8F0">
                <v:shape id="_x0000_i1120" type="#_x0000_t75" style="width:8.85pt;height:14.25pt" o:ole="">
                  <v:imagedata r:id="rId184" o:title=""/>
                </v:shape>
                <o:OLEObject Type="Embed" ProgID="Equation.DSMT4" ShapeID="_x0000_i1120" DrawAspect="Content" ObjectID="_1687838200" r:id="rId185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biến thành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55" w:dyaOrig="285" w14:anchorId="3978FBC2">
                <v:shape id="_x0000_i1121" type="#_x0000_t75" style="width:12.9pt;height:14.25pt" o:ole="">
                  <v:imagedata r:id="rId186" o:title=""/>
                </v:shape>
                <o:OLEObject Type="Embed" ProgID="Equation.DSMT4" ShapeID="_x0000_i1121" DrawAspect="Content" ObjectID="_1687838201" r:id="rId187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40" w:dyaOrig="285" w14:anchorId="715F22E1">
                <v:shape id="_x0000_i1122" type="#_x0000_t75" style="width:12.25pt;height:14.25pt" o:ole="">
                  <v:imagedata r:id="rId188" o:title=""/>
                </v:shape>
                <o:OLEObject Type="Embed" ProgID="Equation.DSMT4" ShapeID="_x0000_i1122" DrawAspect="Content" ObjectID="_1687838202" r:id="rId189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. Quan hệ nào giữa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25" w14:anchorId="69CA1709">
                <v:shape id="_x0000_i1123" type="#_x0000_t75" style="width:8.85pt;height:11.55pt" o:ole="">
                  <v:imagedata r:id="rId190" o:title=""/>
                </v:shape>
                <o:OLEObject Type="Embed" ProgID="Equation.DSMT4" ShapeID="_x0000_i1123" DrawAspect="Content" ObjectID="_1687838203" r:id="rId191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và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" w:dyaOrig="285" w14:anchorId="08E29382">
                <v:shape id="_x0000_i1124" type="#_x0000_t75" style="width:8.85pt;height:14.25pt" o:ole="">
                  <v:imagedata r:id="rId192" o:title=""/>
                </v:shape>
                <o:OLEObject Type="Embed" ProgID="Equation.DSMT4" ShapeID="_x0000_i1124" DrawAspect="Content" ObjectID="_1687838204" r:id="rId193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không được bảo toàn đối với phép chiếu song song?</w:t>
            </w:r>
          </w:p>
          <w:p w14:paraId="6F72FADE" w14:textId="234044B3" w:rsidR="005B388A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35" w:name="c6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Cắt nhau</w:t>
            </w:r>
            <w:bookmarkStart w:id="36" w:name="c6b"/>
            <w:bookmarkEnd w:id="35"/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="00E104FC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                 </w:t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Chéo nhau</w:t>
            </w:r>
            <w:bookmarkStart w:id="37" w:name="c6c"/>
            <w:bookmarkEnd w:id="36"/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</w:p>
          <w:p w14:paraId="02C9D8FC" w14:textId="636274AF" w:rsidR="002F64AC" w:rsidRPr="00C1621F" w:rsidRDefault="005B388A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>
              <w:rPr>
                <w:rFonts w:ascii="MS PMincho" w:eastAsia="MS PMincho" w:hAnsi="MS PMincho" w:cs="Chu Van An"/>
                <w:sz w:val="24"/>
                <w:szCs w:val="24"/>
                <w:lang w:val="fr-FR"/>
              </w:rPr>
              <w:t xml:space="preserve"> </w:t>
            </w:r>
            <w:r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="002F64AC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Song song</w:t>
            </w:r>
            <w:bookmarkStart w:id="38" w:name="c6d"/>
            <w:bookmarkEnd w:id="37"/>
            <w:r w:rsidR="002F64AC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="00E104FC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                 </w:t>
            </w:r>
            <w:r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="002F64AC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="002F64AC"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Trùng nhau</w:t>
            </w:r>
          </w:p>
          <w:bookmarkEnd w:id="38"/>
          <w:p w14:paraId="1495F3AC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57B1C2D6" w14:textId="77777777" w:rsidR="002F64AC" w:rsidRPr="00297089" w:rsidRDefault="002F64AC" w:rsidP="00C127CE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lang w:val="nl-NL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357B498C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79B77B95" w14:textId="77777777" w:rsidR="002F64AC" w:rsidRPr="00C1621F" w:rsidRDefault="002F64AC" w:rsidP="00C127CE">
            <w:pPr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39" w:name="c7q"/>
            <w:bookmarkEnd w:id="39"/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8: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Hình chiếu của hình chữ nhật không thể là hình nào trong các hình sau?</w:t>
            </w:r>
          </w:p>
          <w:p w14:paraId="0F0D01E9" w14:textId="156289EA" w:rsidR="002F64AC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40" w:name="c7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Hình thang</w:t>
            </w:r>
            <w:bookmarkStart w:id="41" w:name="c7b"/>
            <w:bookmarkEnd w:id="40"/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Hình bình hành</w:t>
            </w:r>
          </w:p>
          <w:p w14:paraId="010F0803" w14:textId="176FA761" w:rsidR="002F64AC" w:rsidRPr="00C1621F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42" w:name="c7c"/>
            <w:bookmarkEnd w:id="41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Hình chữ nhật</w:t>
            </w:r>
            <w:bookmarkStart w:id="43" w:name="c7d"/>
            <w:bookmarkEnd w:id="42"/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  <w:lang w:val="fr-FR"/>
              </w:rPr>
              <w:t>Hình thoi</w:t>
            </w:r>
          </w:p>
          <w:bookmarkEnd w:id="43"/>
          <w:p w14:paraId="38B30FB1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486DC069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tr w:rsidR="002F64AC" w:rsidRPr="00297089" w14:paraId="2758D7DC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55C14BB0" w14:textId="77777777" w:rsidR="002F64AC" w:rsidRPr="00C1621F" w:rsidRDefault="002F64AC" w:rsidP="00C127CE">
            <w:pPr>
              <w:pStyle w:val="ListParagraph"/>
              <w:ind w:left="0"/>
              <w:mirrorIndents/>
              <w:rPr>
                <w:rFonts w:ascii="Chu Van An" w:hAnsi="Chu Van An" w:cs="Chu Van An"/>
                <w:spacing w:val="-4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b/>
                <w:color w:val="0000FF"/>
                <w:spacing w:val="-4"/>
                <w:sz w:val="24"/>
                <w:szCs w:val="24"/>
              </w:rPr>
              <w:t xml:space="preserve">Câu </w:t>
            </w:r>
            <w:bookmarkStart w:id="44" w:name="c8q"/>
            <w:bookmarkEnd w:id="44"/>
            <w:r w:rsidRPr="00C1621F">
              <w:rPr>
                <w:rFonts w:ascii="Chu Van An" w:eastAsia="Times New Roman" w:hAnsi="Chu Van An" w:cs="Chu Van An"/>
                <w:b/>
                <w:color w:val="0000FF"/>
                <w:spacing w:val="-4"/>
                <w:sz w:val="24"/>
                <w:szCs w:val="24"/>
              </w:rPr>
              <w:t xml:space="preserve">9: </w: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Cho hình chóp </w:t>
            </w:r>
            <w:r w:rsidRPr="00C1621F">
              <w:rPr>
                <w:rFonts w:ascii="Chu Van An" w:eastAsia="Arial" w:hAnsi="Chu Van An" w:cs="Chu Van An"/>
                <w:spacing w:val="-4"/>
                <w:position w:val="-6"/>
                <w:sz w:val="24"/>
                <w:szCs w:val="24"/>
                <w:lang w:val="fr-FR"/>
              </w:rPr>
              <w:object w:dxaOrig="930" w:dyaOrig="285" w14:anchorId="77419087">
                <v:shape id="_x0000_i1125" type="#_x0000_t75" style="width:46.2pt;height:14.25pt" o:ole="">
                  <v:imagedata r:id="rId194" o:title=""/>
                </v:shape>
                <o:OLEObject Type="Embed" ProgID="Equation.DSMT4" ShapeID="_x0000_i1125" DrawAspect="Content" ObjectID="_1687838205" r:id="rId195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có đáy là hình bình hành, gọi </w:t>
            </w:r>
            <w:r w:rsidRPr="00C1621F">
              <w:rPr>
                <w:rFonts w:ascii="Chu Van An" w:eastAsia="Arial" w:hAnsi="Chu Van An" w:cs="Chu Van An"/>
                <w:spacing w:val="-4"/>
                <w:position w:val="-4"/>
                <w:sz w:val="24"/>
                <w:szCs w:val="24"/>
                <w:lang w:val="fr-FR"/>
              </w:rPr>
              <w:object w:dxaOrig="315" w:dyaOrig="255" w14:anchorId="295294FD">
                <v:shape id="_x0000_i1126" type="#_x0000_t75" style="width:15.6pt;height:12.9pt" o:ole="">
                  <v:imagedata r:id="rId196" o:title=""/>
                </v:shape>
                <o:OLEObject Type="Embed" ProgID="Equation.DSMT4" ShapeID="_x0000_i1126" DrawAspect="Content" ObjectID="_1687838206" r:id="rId197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là trung điểm của </w:t>
            </w:r>
            <w:r w:rsidRPr="00C1621F">
              <w:rPr>
                <w:rFonts w:ascii="Chu Van An" w:eastAsia="Arial" w:hAnsi="Chu Van An" w:cs="Chu Van An"/>
                <w:spacing w:val="-4"/>
                <w:position w:val="-6"/>
                <w:sz w:val="24"/>
                <w:szCs w:val="24"/>
              </w:rPr>
              <w:object w:dxaOrig="390" w:dyaOrig="285" w14:anchorId="602A70D2">
                <v:shape id="_x0000_i1127" type="#_x0000_t75" style="width:19.7pt;height:14.25pt" o:ole="">
                  <v:imagedata r:id="rId198" o:title=""/>
                </v:shape>
                <o:OLEObject Type="Embed" ProgID="Equation.DSMT4" ShapeID="_x0000_i1127" DrawAspect="Content" ObjectID="_1687838207" r:id="rId199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(như hình vẽ).</w:t>
            </w:r>
          </w:p>
          <w:p w14:paraId="738171E1" w14:textId="77777777" w:rsidR="002F64AC" w:rsidRPr="00C1621F" w:rsidRDefault="002F64AC" w:rsidP="00C127CE">
            <w:pPr>
              <w:pStyle w:val="ListParagraph"/>
              <w:ind w:left="0"/>
              <w:mirrorIndents/>
              <w:rPr>
                <w:rFonts w:ascii="Chu Van An" w:hAnsi="Chu Van An" w:cs="Chu Van An"/>
                <w:spacing w:val="-4"/>
                <w:sz w:val="24"/>
                <w:szCs w:val="24"/>
              </w:rPr>
            </w:pPr>
            <w:r w:rsidRPr="00C1621F">
              <w:rPr>
                <w:rFonts w:ascii="Chu Van An" w:hAnsi="Chu Van An" w:cs="Chu Van An"/>
                <w:noProof/>
                <w:spacing w:val="-4"/>
                <w:sz w:val="24"/>
                <w:szCs w:val="24"/>
                <w:lang w:val="vi-VN" w:eastAsia="vi-VN"/>
              </w:rPr>
              <w:drawing>
                <wp:inline distT="0" distB="0" distL="0" distR="0" wp14:anchorId="35FB1E4B" wp14:editId="7DC5FA9C">
                  <wp:extent cx="1825772" cy="13716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960" cy="137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FAC7DD" w14:textId="77777777" w:rsidR="002F64AC" w:rsidRPr="00C1621F" w:rsidRDefault="002F64AC" w:rsidP="00C127CE">
            <w:pPr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Hình chiếu song song của điểm </w:t>
            </w:r>
            <w:r w:rsidRPr="00C1621F">
              <w:rPr>
                <w:rFonts w:ascii="Chu Van An" w:eastAsia="Times New Roman" w:hAnsi="Chu Van An" w:cs="Chu Van An"/>
                <w:spacing w:val="-4"/>
                <w:position w:val="-4"/>
                <w:sz w:val="24"/>
                <w:szCs w:val="24"/>
              </w:rPr>
              <w:object w:dxaOrig="315" w:dyaOrig="255" w14:anchorId="573709FF">
                <v:shape id="_x0000_i1128" type="#_x0000_t75" style="width:15.6pt;height:12.9pt" o:ole="">
                  <v:imagedata r:id="rId201" o:title=""/>
                </v:shape>
                <o:OLEObject Type="Embed" ProgID="Equation.DSMT4" ShapeID="_x0000_i1128" DrawAspect="Content" ObjectID="_1687838208" r:id="rId202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theo phương </w:t>
            </w:r>
            <w:r w:rsidRPr="00C1621F">
              <w:rPr>
                <w:rFonts w:ascii="Chu Van An" w:eastAsia="Times New Roman" w:hAnsi="Chu Van An" w:cs="Chu Van An"/>
                <w:spacing w:val="-4"/>
                <w:position w:val="-6"/>
                <w:sz w:val="24"/>
                <w:szCs w:val="24"/>
              </w:rPr>
              <w:object w:dxaOrig="420" w:dyaOrig="285" w14:anchorId="75875014">
                <v:shape id="_x0000_i1129" type="#_x0000_t75" style="width:21.05pt;height:14.25pt" o:ole="">
                  <v:imagedata r:id="rId203" o:title=""/>
                </v:shape>
                <o:OLEObject Type="Embed" ProgID="Equation.DSMT4" ShapeID="_x0000_i1129" DrawAspect="Content" ObjectID="_1687838209" r:id="rId204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lên mặt phẳng </w:t>
            </w:r>
            <w:r w:rsidRPr="00C1621F">
              <w:rPr>
                <w:rFonts w:ascii="Chu Van An" w:eastAsia="Times New Roman" w:hAnsi="Chu Van An" w:cs="Chu Van An"/>
                <w:spacing w:val="-4"/>
                <w:position w:val="-14"/>
                <w:sz w:val="24"/>
                <w:szCs w:val="24"/>
              </w:rPr>
              <w:object w:dxaOrig="690" w:dyaOrig="405" w14:anchorId="6318044D">
                <v:shape id="_x0000_i1130" type="#_x0000_t75" style="width:34.65pt;height:20.4pt" o:ole="">
                  <v:imagedata r:id="rId205" o:title=""/>
                </v:shape>
                <o:OLEObject Type="Embed" ProgID="Equation.DSMT4" ShapeID="_x0000_i1130" DrawAspect="Content" ObjectID="_1687838210" r:id="rId206"/>
              </w:object>
            </w:r>
            <w:r w:rsidRPr="00C1621F">
              <w:rPr>
                <w:rFonts w:ascii="Chu Van An" w:hAnsi="Chu Van An" w:cs="Chu Van An"/>
                <w:spacing w:val="-4"/>
                <w:sz w:val="24"/>
                <w:szCs w:val="24"/>
              </w:rPr>
              <w:t xml:space="preserve"> là điểm nào sau đây?</w:t>
            </w:r>
          </w:p>
          <w:p w14:paraId="7AD23E53" w14:textId="5236D5AD" w:rsidR="002F64AC" w:rsidRPr="001F5A45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5" w:name="c8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Trung điểm của </w:t>
            </w:r>
            <w:r w:rsidRPr="00C1621F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30" w:dyaOrig="285" w14:anchorId="2B69F3B0">
                <v:shape id="_x0000_i1131" type="#_x0000_t75" style="width:16.3pt;height:14.25pt" o:ole="">
                  <v:imagedata r:id="rId207" o:title=""/>
                </v:shape>
                <o:OLEObject Type="Embed" ProgID="Equation.DSMT4" ShapeID="_x0000_i1131" DrawAspect="Content" ObjectID="_1687838211" r:id="rId208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6" w:name="c8b"/>
            <w:bookmarkEnd w:id="45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Trung điểm của </w:t>
            </w:r>
            <w:r w:rsidRPr="00C1621F">
              <w:rPr>
                <w:rFonts w:ascii="Chu Van An" w:eastAsia="Times New Roman" w:hAnsi="Chu Van An" w:cs="Chu Van An"/>
                <w:position w:val="-6"/>
                <w:sz w:val="24"/>
                <w:szCs w:val="24"/>
              </w:rPr>
              <w:object w:dxaOrig="390" w:dyaOrig="285" w14:anchorId="1AB66821">
                <v:shape id="_x0000_i1132" type="#_x0000_t75" style="width:19.7pt;height:14.25pt" o:ole="">
                  <v:imagedata r:id="rId209" o:title=""/>
                </v:shape>
                <o:OLEObject Type="Embed" ProgID="Equation.DSMT4" ShapeID="_x0000_i1132" DrawAspect="Content" ObjectID="_1687838212" r:id="rId210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EADFC92" w14:textId="6ECD136C" w:rsidR="002F64AC" w:rsidRPr="001F5A45" w:rsidRDefault="002F64AC" w:rsidP="00C127CE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bookmarkStart w:id="47" w:name="c8c"/>
            <w:bookmarkEnd w:id="46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Chu Van An" w:hAnsi="Chu Van An" w:cs="Chu Van An"/>
                <w:b/>
                <w:sz w:val="24"/>
                <w:szCs w:val="24"/>
              </w:rPr>
              <w:t xml:space="preserve"> 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Điểm </w:t>
            </w:r>
            <w:r w:rsidRPr="00C1621F">
              <w:rPr>
                <w:rFonts w:ascii="Chu Van An" w:eastAsia="Times New Roman" w:hAnsi="Chu Van An" w:cs="Chu Van An"/>
                <w:position w:val="-4"/>
                <w:sz w:val="24"/>
                <w:szCs w:val="24"/>
              </w:rPr>
              <w:object w:dxaOrig="255" w:dyaOrig="255" w14:anchorId="62C56E83">
                <v:shape id="_x0000_i1133" type="#_x0000_t75" style="width:12.9pt;height:12.9pt" o:ole="">
                  <v:imagedata r:id="rId211" o:title=""/>
                </v:shape>
                <o:OLEObject Type="Embed" ProgID="Equation.DSMT4" ShapeID="_x0000_i1133" DrawAspect="Content" ObjectID="_1687838213" r:id="rId212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48" w:name="c8d"/>
            <w:bookmarkEnd w:id="47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Trung điểm của </w:t>
            </w:r>
            <w:r w:rsidRPr="00C1621F">
              <w:rPr>
                <w:rFonts w:ascii="Chu Van An" w:eastAsia="Times New Roman" w:hAnsi="Chu Van An" w:cs="Chu Van An"/>
                <w:position w:val="-6"/>
                <w:sz w:val="24"/>
                <w:szCs w:val="24"/>
                <w:lang w:val="fr-FR"/>
              </w:rPr>
              <w:object w:dxaOrig="360" w:dyaOrig="285" w14:anchorId="4B2D7E17">
                <v:shape id="_x0000_i1134" type="#_x0000_t75" style="width:18.35pt;height:14.25pt" o:ole="">
                  <v:imagedata r:id="rId213" o:title=""/>
                </v:shape>
                <o:OLEObject Type="Embed" ProgID="Equation.DSMT4" ShapeID="_x0000_i1134" DrawAspect="Content" ObjectID="_1687838214" r:id="rId214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48"/>
          <w:p w14:paraId="23BF6826" w14:textId="77777777" w:rsidR="002F64AC" w:rsidRPr="00297089" w:rsidRDefault="002F64AC" w:rsidP="00C127CE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010B3E12" w14:textId="77777777" w:rsidR="002F64AC" w:rsidRPr="00297089" w:rsidRDefault="002F64AC" w:rsidP="00C127CE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  <w:bookmarkEnd w:id="7"/>
      <w:tr w:rsidR="002F64AC" w:rsidRPr="00297089" w14:paraId="2D872DF7" w14:textId="77777777" w:rsidTr="002F64AC">
        <w:tc>
          <w:tcPr>
            <w:tcW w:w="765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shd w:val="clear" w:color="auto" w:fill="FFFFFB"/>
          </w:tcPr>
          <w:p w14:paraId="165DE9EB" w14:textId="77777777" w:rsidR="002F64AC" w:rsidRPr="00C1621F" w:rsidRDefault="002F64AC" w:rsidP="00C127CE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b/>
                <w:color w:val="0000FF"/>
                <w:spacing w:val="-4"/>
                <w:sz w:val="24"/>
                <w:szCs w:val="24"/>
              </w:rPr>
              <w:t xml:space="preserve">Câu </w:t>
            </w:r>
            <w:bookmarkStart w:id="49" w:name="c9q"/>
            <w:bookmarkEnd w:id="49"/>
            <w:r w:rsidRPr="00C1621F">
              <w:rPr>
                <w:rFonts w:ascii="Chu Van An" w:eastAsia="Times New Roman" w:hAnsi="Chu Van An" w:cs="Chu Van An"/>
                <w:b/>
                <w:color w:val="0000FF"/>
                <w:spacing w:val="-4"/>
                <w:sz w:val="24"/>
                <w:szCs w:val="24"/>
              </w:rPr>
              <w:t xml:space="preserve">10: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Cho hình hộp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800" w:dyaOrig="285" w14:anchorId="2B4B24C7">
                <v:shape id="_x0000_i1135" type="#_x0000_t75" style="width:90.35pt;height:14.25pt" o:ole="">
                  <v:imagedata r:id="rId215" o:title=""/>
                </v:shape>
                <o:OLEObject Type="Embed" ProgID="Equation.DSMT4" ShapeID="_x0000_i1135" DrawAspect="Content" ObjectID="_1687838215" r:id="rId216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. Xác định các điểm </w:t>
            </w:r>
            <w:r w:rsidRPr="00C1621F">
              <w:rPr>
                <w:rFonts w:ascii="Chu Van An" w:eastAsiaTheme="minorHAnsi" w:hAnsi="Chu Van An" w:cs="Chu Van An"/>
                <w:position w:val="-10"/>
                <w:sz w:val="24"/>
                <w:szCs w:val="24"/>
              </w:rPr>
              <w:object w:dxaOrig="600" w:dyaOrig="315" w14:anchorId="7CCEB9C2">
                <v:shape id="_x0000_i1136" type="#_x0000_t75" style="width:29.9pt;height:15.6pt" o:ole="">
                  <v:imagedata r:id="rId217" o:title=""/>
                </v:shape>
                <o:OLEObject Type="Embed" ProgID="Equation.DSMT4" ShapeID="_x0000_i1136" DrawAspect="Content" ObjectID="_1687838216" r:id="rId218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tương ứng trên các đoạn </w:t>
            </w:r>
            <w:r w:rsidRPr="00C1621F">
              <w:rPr>
                <w:rFonts w:ascii="Chu Van An" w:eastAsiaTheme="minorHAnsi" w:hAnsi="Chu Van An" w:cs="Chu Van An"/>
                <w:position w:val="-10"/>
                <w:sz w:val="24"/>
                <w:szCs w:val="24"/>
              </w:rPr>
              <w:object w:dxaOrig="1080" w:dyaOrig="315" w14:anchorId="21B95505">
                <v:shape id="_x0000_i1137" type="#_x0000_t75" style="width:54.35pt;height:15.6pt" o:ole="">
                  <v:imagedata r:id="rId219" o:title=""/>
                </v:shape>
                <o:OLEObject Type="Embed" ProgID="Equation.DSMT4" ShapeID="_x0000_i1137" DrawAspect="Content" ObjectID="_1687838217" r:id="rId220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sao cho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465" w:dyaOrig="285" w14:anchorId="5DFF58F0">
                <v:shape id="_x0000_i1138" type="#_x0000_t75" style="width:23.1pt;height:14.25pt" o:ole="">
                  <v:imagedata r:id="rId221" o:title=""/>
                </v:shape>
                <o:OLEObject Type="Embed" ProgID="Equation.DSMT4" ShapeID="_x0000_i1138" DrawAspect="Content" ObjectID="_1687838218" r:id="rId222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song song với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435" w:dyaOrig="255" w14:anchorId="2803CAE7">
                <v:shape id="_x0000_i1139" type="#_x0000_t75" style="width:21.75pt;height:12.9pt" o:ole="">
                  <v:imagedata r:id="rId223" o:title=""/>
                </v:shape>
                <o:OLEObject Type="Embed" ProgID="Equation.DSMT4" ShapeID="_x0000_i1139" DrawAspect="Content" ObjectID="_1687838219" r:id="rId224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 xml:space="preserve"> và tính tỉ số </w:t>
            </w:r>
            <w:r w:rsidRPr="00C1621F">
              <w:rPr>
                <w:rFonts w:ascii="Chu Van An" w:eastAsiaTheme="minorHAnsi" w:hAnsi="Chu Van An" w:cs="Chu Van An"/>
                <w:position w:val="-24"/>
                <w:sz w:val="24"/>
                <w:szCs w:val="24"/>
              </w:rPr>
              <w:object w:dxaOrig="555" w:dyaOrig="615" w14:anchorId="348BBFFC">
                <v:shape id="_x0000_i1140" type="#_x0000_t75" style="width:27.85pt;height:30.55pt" o:ole="">
                  <v:imagedata r:id="rId225" o:title=""/>
                </v:shape>
                <o:OLEObject Type="Embed" ProgID="Equation.DSMT4" ShapeID="_x0000_i1140" DrawAspect="Content" ObjectID="_1687838220" r:id="rId226"/>
              </w:objec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BE396EE" w14:textId="67852F98" w:rsidR="002F64AC" w:rsidRPr="001F5A45" w:rsidRDefault="002F64AC" w:rsidP="00C127CE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50" w:name="c9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2</w:t>
            </w:r>
            <w:bookmarkStart w:id="51" w:name="c9b"/>
            <w:bookmarkEnd w:id="50"/>
            <w:r>
              <w:rPr>
                <w:rFonts w:ascii="Chu Van An" w:hAnsi="Chu Van An" w:cs="Chu Van An"/>
                <w:b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3</w:t>
            </w:r>
            <w:bookmarkStart w:id="52" w:name="c9c"/>
            <w:bookmarkEnd w:id="51"/>
            <w:r>
              <w:rPr>
                <w:rFonts w:ascii="Chu Van An" w:hAnsi="Chu Van An" w:cs="Chu Van An"/>
                <w:b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4</w:t>
            </w:r>
            <w:bookmarkStart w:id="53" w:name="s2"/>
            <w:bookmarkStart w:id="54" w:name="c9d"/>
            <w:bookmarkEnd w:id="52"/>
            <w:bookmarkEnd w:id="53"/>
            <w:r>
              <w:rPr>
                <w:rFonts w:ascii="Chu Van An" w:hAnsi="Chu Van An" w:cs="Chu Van An"/>
                <w:b/>
                <w:sz w:val="24"/>
                <w:szCs w:val="24"/>
              </w:rPr>
              <w:tab/>
            </w:r>
            <w:r w:rsidR="005B388A" w:rsidRPr="005B388A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1621F">
              <w:rPr>
                <w:rFonts w:ascii="Chu Van An" w:hAnsi="Chu Van An" w:cs="Chu Van An"/>
                <w:sz w:val="24"/>
                <w:szCs w:val="24"/>
              </w:rPr>
              <w:t>1</w:t>
            </w:r>
          </w:p>
          <w:bookmarkEnd w:id="54"/>
          <w:p w14:paraId="5521ED48" w14:textId="77777777" w:rsidR="002F64AC" w:rsidRPr="00297089" w:rsidRDefault="002F64AC" w:rsidP="00C127CE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</w:p>
        </w:tc>
        <w:tc>
          <w:tcPr>
            <w:tcW w:w="3045" w:type="dxa"/>
            <w:tcBorders>
              <w:top w:val="dashSmallGap" w:sz="4" w:space="0" w:color="0000CC"/>
              <w:left w:val="dashSmallGap" w:sz="4" w:space="0" w:color="0000CC"/>
              <w:bottom w:val="dashSmallGap" w:sz="4" w:space="0" w:color="0000CC"/>
              <w:right w:val="dashSmallGap" w:sz="4" w:space="0" w:color="0000CC"/>
            </w:tcBorders>
            <w:hideMark/>
          </w:tcPr>
          <w:p w14:paraId="1198C9EC" w14:textId="77777777" w:rsidR="002F64AC" w:rsidRPr="00297089" w:rsidRDefault="002F64AC" w:rsidP="00C127CE">
            <w:pPr>
              <w:spacing w:after="255"/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</w:rPr>
            </w:pPr>
            <w:r w:rsidRPr="00297089">
              <w:rPr>
                <w:rFonts w:ascii="CMU Serif Extra" w:hAnsi="CMU Serif Extra" w:cs="Chu Van An"/>
                <w:bCs/>
                <w:i/>
                <w:iCs/>
                <w:color w:val="FF0000"/>
              </w:rPr>
              <w:t>Lời giải</w:t>
            </w:r>
          </w:p>
        </w:tc>
      </w:tr>
    </w:tbl>
    <w:p w14:paraId="0B39965A" w14:textId="77777777" w:rsidR="00E104FC" w:rsidRDefault="00E104FC" w:rsidP="00C1621F">
      <w:pPr>
        <w:spacing w:line="240" w:lineRule="auto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bookmarkStart w:id="55" w:name="_Hlk74591292"/>
    </w:p>
    <w:p w14:paraId="7C115322" w14:textId="532345CC" w:rsidR="00661545" w:rsidRPr="00C1621F" w:rsidRDefault="006E7697" w:rsidP="00C1621F">
      <w:pPr>
        <w:spacing w:line="240" w:lineRule="auto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</w:rPr>
        <w:t xml:space="preserve">------------- HẾT </w:t>
      </w:r>
      <w:r w:rsidR="00E51CF0" w:rsidRPr="00C1621F">
        <w:rPr>
          <w:rFonts w:ascii="Chu Van An" w:hAnsi="Chu Van An" w:cs="Chu Van An"/>
          <w:b/>
          <w:color w:val="0000CC"/>
          <w:sz w:val="24"/>
          <w:szCs w:val="24"/>
        </w:rPr>
        <w:t>-------------</w:t>
      </w:r>
      <w:bookmarkEnd w:id="55"/>
    </w:p>
    <w:sectPr w:rsidR="00661545" w:rsidRPr="00C1621F" w:rsidSect="009A3426">
      <w:headerReference w:type="default" r:id="rId227"/>
      <w:footerReference w:type="default" r:id="rId228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2A06" w14:textId="77777777" w:rsidR="00EA04AF" w:rsidRDefault="00EA04AF" w:rsidP="0032639E">
      <w:pPr>
        <w:spacing w:after="0" w:line="240" w:lineRule="auto"/>
      </w:pPr>
      <w:r>
        <w:separator/>
      </w:r>
    </w:p>
  </w:endnote>
  <w:endnote w:type="continuationSeparator" w:id="0">
    <w:p w14:paraId="03244475" w14:textId="77777777" w:rsidR="00EA04AF" w:rsidRDefault="00EA04AF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 Cen MT">
    <w:altName w:val="Tw Cen MT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MU Serif Extra">
    <w:panose1 w:val="02000603000000000000"/>
    <w:charset w:val="00"/>
    <w:family w:val="modern"/>
    <w:notTrueType/>
    <w:pitch w:val="variable"/>
    <w:sig w:usb0="A100027F" w:usb1="5001E9EB" w:usb2="00000004" w:usb3="00000000" w:csb0="00000117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4A83C66A" w:rsidR="000107B0" w:rsidRPr="002D27C6" w:rsidRDefault="000107B0" w:rsidP="0042620E">
    <w:pPr>
      <w:pStyle w:val="Footer"/>
      <w:tabs>
        <w:tab w:val="clear" w:pos="4680"/>
        <w:tab w:val="clear" w:pos="9360"/>
        <w:tab w:val="left" w:pos="6098"/>
      </w:tabs>
      <w:rPr>
        <w:rFonts w:ascii="Chu Van An" w:hAnsi="Chu Van An" w:cs="Chu Van An"/>
      </w:rPr>
    </w:pP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0E2562A4">
              <wp:simplePos x="0" y="0"/>
              <wp:positionH relativeFrom="column">
                <wp:posOffset>3104515</wp:posOffset>
              </wp:positionH>
              <wp:positionV relativeFrom="paragraph">
                <wp:posOffset>147320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168914C7" id="Star: 5 Points 461" o:spid="_x0000_s1026" style="position:absolute;margin-left:244.45pt;margin-top:11.6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984A69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93C464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3B4D7E1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5FF6B2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4E69700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28DB4D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rPr>
          <w:rFonts w:ascii="Chu Van An" w:hAnsi="Chu Van An" w:cs="Chu Van An"/>
        </w:r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7E51D509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53975A45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1A7B027E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 w:rsidRPr="002D27C6">
          <w:rPr>
            <w:rFonts w:ascii="Chu Van An" w:hAnsi="Chu Van An" w:cs="Chu Van An"/>
          </w:rPr>
          <w:t xml:space="preserve">      </w: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t xml:space="preserve"> </w: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fldChar w:fldCharType="begin"/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fldChar w:fldCharType="separate"/>
        </w:r>
        <w:r w:rsidR="00E51CF0"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t>21</w:t>
        </w:r>
        <w:r w:rsidRPr="002D27C6"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t xml:space="preserve">   </w:t>
        </w:r>
        <w:r w:rsidRPr="002D27C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2D27C6">
          <w:rPr>
            <w:rFonts w:ascii="Chu Van An" w:hAnsi="Chu Van An" w:cs="Chu Van An"/>
            <w:b/>
            <w:color w:val="0000CC"/>
            <w:sz w:val="20"/>
            <w:szCs w:val="20"/>
          </w:rPr>
          <w:t xml:space="preserve"> - Zalo chia s</w:t>
        </w:r>
        <w:r w:rsidRPr="002D27C6">
          <w:rPr>
            <w:rFonts w:ascii="Chu Van An" w:eastAsia="Calibri" w:hAnsi="Chu Van An" w:cs="Chu Van An"/>
            <w:b/>
            <w:color w:val="0000CC"/>
            <w:sz w:val="20"/>
            <w:szCs w:val="20"/>
          </w:rPr>
          <w:t>ẻ Word full giải _</w:t>
        </w:r>
        <w:r w:rsidRPr="002D27C6">
          <w:rPr>
            <w:rFonts w:ascii="Chu Van An" w:hAnsi="Chu Van An" w:cs="Chu Van An"/>
            <w:b/>
            <w:color w:val="0000CC"/>
            <w:sz w:val="20"/>
            <w:szCs w:val="20"/>
          </w:rPr>
          <w:t xml:space="preserve"> 0774860155</w:t>
        </w:r>
      </w:sdtContent>
    </w:sdt>
    <w:r w:rsidRPr="002D27C6">
      <w:rPr>
        <w:rFonts w:ascii="Chu Van An" w:hAnsi="Chu Van An" w:cs="Chu Van An"/>
        <w:noProof/>
      </w:rPr>
      <w:tab/>
    </w:r>
  </w:p>
  <w:p w14:paraId="0D2113BD" w14:textId="05249CCC" w:rsidR="000107B0" w:rsidRPr="002D27C6" w:rsidRDefault="000107B0" w:rsidP="0042620E">
    <w:pPr>
      <w:pStyle w:val="Footer"/>
      <w:tabs>
        <w:tab w:val="clear" w:pos="4680"/>
        <w:tab w:val="clear" w:pos="9360"/>
        <w:tab w:val="left" w:pos="4157"/>
      </w:tabs>
      <w:rPr>
        <w:rFonts w:ascii="Chu Van An" w:hAnsi="Chu Van An" w:cs="Chu Van An"/>
      </w:rPr>
    </w:pPr>
    <w:r w:rsidRPr="002D27C6">
      <w:rPr>
        <w:rFonts w:ascii="Chu Van An" w:hAnsi="Chu Van An" w:cs="Chu Van 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6745" w14:textId="77777777" w:rsidR="00EA04AF" w:rsidRDefault="00EA04AF" w:rsidP="0032639E">
      <w:pPr>
        <w:spacing w:after="0" w:line="240" w:lineRule="auto"/>
      </w:pPr>
      <w:r>
        <w:separator/>
      </w:r>
    </w:p>
  </w:footnote>
  <w:footnote w:type="continuationSeparator" w:id="0">
    <w:p w14:paraId="7721647D" w14:textId="77777777" w:rsidR="00EA04AF" w:rsidRDefault="00EA04AF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113B3F55" w:rsidR="000107B0" w:rsidRDefault="000107B0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011426E">
              <wp:simplePos x="0" y="0"/>
              <wp:positionH relativeFrom="margin">
                <wp:posOffset>5727065</wp:posOffset>
              </wp:positionH>
              <wp:positionV relativeFrom="paragraph">
                <wp:posOffset>22860</wp:posOffset>
              </wp:positionV>
              <wp:extent cx="1159510" cy="226695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510" cy="22669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0107B0" w:rsidRPr="009E41A3" w:rsidRDefault="000107B0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A1F764" id="_x0000_t202" coordsize="21600,21600" o:spt="202" path="m,l,21600r21600,l21600,xe">
              <v:stroke joinstyle="miter"/>
              <v:path gradientshapeok="t" o:connecttype="rect"/>
            </v:shapetype>
            <v:shape id="TextBox 7" o:spid="_x0000_s1123" type="#_x0000_t202" style="position:absolute;left:0;text-align:left;margin-left:450.95pt;margin-top:1.8pt;width:91.3pt;height:17.8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0107B0" w:rsidRPr="009E41A3" w:rsidRDefault="000107B0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4A88747C">
              <wp:simplePos x="0" y="0"/>
              <wp:positionH relativeFrom="column">
                <wp:posOffset>2288540</wp:posOffset>
              </wp:positionH>
              <wp:positionV relativeFrom="paragraph">
                <wp:posOffset>111125</wp:posOffset>
              </wp:positionV>
              <wp:extent cx="3592195" cy="265427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2654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481098" w14:textId="77777777" w:rsidR="000107B0" w:rsidRPr="002D27C6" w:rsidRDefault="000107B0" w:rsidP="002D27C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2D27C6"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 w:rsidRPr="002D27C6"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2D27C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Full Chuyên đề dạy thêm lớp 11 mức 7+ cực chất  </w:t>
                          </w:r>
                        </w:p>
                        <w:p w14:paraId="14E159D7" w14:textId="4A613556" w:rsidR="000107B0" w:rsidRPr="002D27C6" w:rsidRDefault="000107B0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E5B0" id="_x0000_s1124" type="#_x0000_t202" style="position:absolute;left:0;text-align:left;margin-left:180.2pt;margin-top:8.75pt;width:282.85pt;height:2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" filled="f" stroked="f">
              <v:textbox>
                <w:txbxContent>
                  <w:p w14:paraId="0E481098" w14:textId="77777777" w:rsidR="000107B0" w:rsidRPr="002D27C6" w:rsidRDefault="000107B0" w:rsidP="002D27C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2D27C6"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 w:rsidRPr="002D27C6"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2D27C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Full Chuyên đề dạy thêm lớp 11 mức 7+ cực chất  </w:t>
                    </w:r>
                  </w:p>
                  <w:p w14:paraId="14E159D7" w14:textId="4A613556" w:rsidR="000107B0" w:rsidRPr="002D27C6" w:rsidRDefault="000107B0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29F08166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B0D24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43A2D472">
              <wp:simplePos x="0" y="0"/>
              <wp:positionH relativeFrom="margin">
                <wp:posOffset>-35560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41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4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47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49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50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8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9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0107B0" w:rsidRDefault="000107B0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1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2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3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4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5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66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67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8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9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0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71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0107B0" w:rsidRDefault="000107B0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25" style="position:absolute;left:0;text-align:left;margin-left:-2.8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">
              <v:group id="Group 22" o:spid="_x0000_s1126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<v:group id="Group 2" o:spid="_x0000_s1127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group id="Group 27" o:spid="_x0000_s1128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29" o:spid="_x0000_s1129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Diagonal Stripe 40" o:spid="_x0000_s1130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31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42" o:spid="_x0000_s1132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" fillcolor="yellow" strokecolor="#dfebf4 [664]" strokeweight="1.25pt"/>
                      <v:roundrect id="Rectangle: Rounded Corners 43" o:spid="_x0000_s1133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" fillcolor="#00c" strokecolor="#dfebf4 [664]" strokeweight="1.25pt"/>
                      <v:shape id="Star: 5 Points 44" o:spid="_x0000_s1134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35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36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37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roundrect id="Rectangle: Rounded Corners 38" o:spid="_x0000_s1138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39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40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41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0107B0" w:rsidRDefault="000107B0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42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43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44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45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46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" fillcolor="#9acd4c [3204]" strokecolor="#dfebf4 [664]" strokeweight="1.25pt"/>
                      <v:roundrect id="Rectangle: Rounded Corners 21" o:spid="_x0000_s1147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" fillcolor="yellow" strokecolor="#dfebf4 [664]" strokeweight="1.25pt"/>
                      <v:roundrect id="Rectangle: Rounded Corners 22" o:spid="_x0000_s1148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" fillcolor="#00c" strokecolor="#dfebf4 [664]" strokeweight="1.25pt"/>
                      <v:shape id="Star: 5 Points 24" o:spid="_x0000_s1149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50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51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52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    <v:roundrect id="Rectangle: Rounded Corners 17" o:spid="_x0000_s1153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" fillcolor="#00c" stroked="f" strokeweight="1.25pt"/>
                      <v:roundrect id="Rectangle: Rounded Corners 18" o:spid="_x0000_s1154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8Al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" fillcolor="#feffd5" stroked="f" strokeweight="1.25pt"/>
                    </v:group>
                    <v:roundrect id="Rectangle: Rounded Corners 16" o:spid="_x0000_s1155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" fillcolor="#ffc000" stroked="f" strokeweight="1.25pt"/>
                    <v:roundrect id="Rectangle: Rounded Corners 14" o:spid="_x0000_s1156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" fillcolor="#eefed2" stroked="f" strokeweight="1.25pt"/>
                  </v:group>
                  <v:rect id="Rectangle 7" o:spid="_x0000_s1157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30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" filled="f" stroked="f">
                    <v:textbox>
                      <w:txbxContent>
                        <w:p w14:paraId="7C4D95BD" w14:textId="5326EDE9" w:rsidR="000107B0" w:rsidRDefault="000107B0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58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28F950A9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251D8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26976C5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216"/>
    <w:multiLevelType w:val="hybridMultilevel"/>
    <w:tmpl w:val="2F5E7FEC"/>
    <w:lvl w:ilvl="0" w:tplc="7C28776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109"/>
    <w:multiLevelType w:val="hybridMultilevel"/>
    <w:tmpl w:val="DF66ED9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D3E9E"/>
    <w:multiLevelType w:val="hybridMultilevel"/>
    <w:tmpl w:val="FB36D594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D1E5C"/>
    <w:multiLevelType w:val="hybridMultilevel"/>
    <w:tmpl w:val="2B5A63C6"/>
    <w:lvl w:ilvl="0" w:tplc="53B244A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4CA4"/>
    <w:multiLevelType w:val="hybridMultilevel"/>
    <w:tmpl w:val="7EACFFD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87BBE"/>
    <w:multiLevelType w:val="hybridMultilevel"/>
    <w:tmpl w:val="FD24EC6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F4454"/>
    <w:multiLevelType w:val="hybridMultilevel"/>
    <w:tmpl w:val="F84C2E6E"/>
    <w:lvl w:ilvl="0" w:tplc="879A93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E43684"/>
    <w:multiLevelType w:val="hybridMultilevel"/>
    <w:tmpl w:val="28F8FF72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D6C20"/>
    <w:multiLevelType w:val="hybridMultilevel"/>
    <w:tmpl w:val="FE3629F4"/>
    <w:lvl w:ilvl="0" w:tplc="AB2409D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63F70"/>
    <w:multiLevelType w:val="hybridMultilevel"/>
    <w:tmpl w:val="B7BC4FC0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07B6"/>
    <w:multiLevelType w:val="hybridMultilevel"/>
    <w:tmpl w:val="65AA9D16"/>
    <w:lvl w:ilvl="0" w:tplc="87E25F6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26222"/>
    <w:multiLevelType w:val="hybridMultilevel"/>
    <w:tmpl w:val="1CB49302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7127C"/>
    <w:multiLevelType w:val="hybridMultilevel"/>
    <w:tmpl w:val="92A8A6FE"/>
    <w:lvl w:ilvl="0" w:tplc="0B26296C">
      <w:start w:val="1"/>
      <w:numFmt w:val="decimal"/>
      <w:lvlText w:val="%1."/>
      <w:lvlJc w:val="left"/>
      <w:pPr>
        <w:ind w:left="720" w:hanging="360"/>
      </w:pPr>
      <w:rPr>
        <w:rFonts w:ascii="Chu Van An" w:hAnsi="Chu Van An" w:hint="default"/>
        <w:b/>
        <w:i w:val="0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A4CD6"/>
    <w:multiLevelType w:val="hybridMultilevel"/>
    <w:tmpl w:val="CF46475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15DCF"/>
    <w:multiLevelType w:val="hybridMultilevel"/>
    <w:tmpl w:val="21647E4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52CBE"/>
    <w:multiLevelType w:val="hybridMultilevel"/>
    <w:tmpl w:val="84E4854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23354"/>
    <w:multiLevelType w:val="hybridMultilevel"/>
    <w:tmpl w:val="BE401756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F1D9B"/>
    <w:multiLevelType w:val="hybridMultilevel"/>
    <w:tmpl w:val="130ACD4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51CEE"/>
    <w:multiLevelType w:val="hybridMultilevel"/>
    <w:tmpl w:val="1E76EAE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87C26"/>
    <w:multiLevelType w:val="hybridMultilevel"/>
    <w:tmpl w:val="2E3AF5E6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699"/>
    <w:multiLevelType w:val="hybridMultilevel"/>
    <w:tmpl w:val="2C7AD3FA"/>
    <w:lvl w:ilvl="0" w:tplc="879A93D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5711AD"/>
    <w:multiLevelType w:val="hybridMultilevel"/>
    <w:tmpl w:val="7DC69D8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C1DD7"/>
    <w:multiLevelType w:val="hybridMultilevel"/>
    <w:tmpl w:val="D902B19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02B81"/>
    <w:multiLevelType w:val="hybridMultilevel"/>
    <w:tmpl w:val="AFFA851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20583"/>
    <w:multiLevelType w:val="hybridMultilevel"/>
    <w:tmpl w:val="3C725DDA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247BE"/>
    <w:multiLevelType w:val="hybridMultilevel"/>
    <w:tmpl w:val="346A1952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30CA4"/>
    <w:multiLevelType w:val="hybridMultilevel"/>
    <w:tmpl w:val="2CC0249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A4C2B"/>
    <w:multiLevelType w:val="hybridMultilevel"/>
    <w:tmpl w:val="B170935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62627"/>
    <w:multiLevelType w:val="hybridMultilevel"/>
    <w:tmpl w:val="C3F0779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D0BD4"/>
    <w:multiLevelType w:val="hybridMultilevel"/>
    <w:tmpl w:val="E760E43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BA3C27"/>
    <w:multiLevelType w:val="hybridMultilevel"/>
    <w:tmpl w:val="720E18C0"/>
    <w:lvl w:ilvl="0" w:tplc="C9FA36D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65C93"/>
    <w:multiLevelType w:val="hybridMultilevel"/>
    <w:tmpl w:val="6156AEE4"/>
    <w:lvl w:ilvl="0" w:tplc="879A93D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DC4794D"/>
    <w:multiLevelType w:val="hybridMultilevel"/>
    <w:tmpl w:val="B646196C"/>
    <w:lvl w:ilvl="0" w:tplc="E6087E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2D744D"/>
    <w:multiLevelType w:val="hybridMultilevel"/>
    <w:tmpl w:val="5694FB7E"/>
    <w:lvl w:ilvl="0" w:tplc="755021E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04822"/>
    <w:multiLevelType w:val="hybridMultilevel"/>
    <w:tmpl w:val="F28A50C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31CE4"/>
    <w:multiLevelType w:val="hybridMultilevel"/>
    <w:tmpl w:val="506481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7462E"/>
    <w:multiLevelType w:val="hybridMultilevel"/>
    <w:tmpl w:val="35320864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50BDC"/>
    <w:multiLevelType w:val="hybridMultilevel"/>
    <w:tmpl w:val="5A3AE88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65517"/>
    <w:multiLevelType w:val="hybridMultilevel"/>
    <w:tmpl w:val="1848DD5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81C25"/>
    <w:multiLevelType w:val="hybridMultilevel"/>
    <w:tmpl w:val="F49462A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F1841"/>
    <w:multiLevelType w:val="hybridMultilevel"/>
    <w:tmpl w:val="59DA6A5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02FA4"/>
    <w:multiLevelType w:val="hybridMultilevel"/>
    <w:tmpl w:val="C6148E9C"/>
    <w:lvl w:ilvl="0" w:tplc="E6087E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617D9C"/>
    <w:multiLevelType w:val="hybridMultilevel"/>
    <w:tmpl w:val="19D2E8E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35"/>
  </w:num>
  <w:num w:numId="4">
    <w:abstractNumId w:val="37"/>
  </w:num>
  <w:num w:numId="5">
    <w:abstractNumId w:val="43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9"/>
  </w:num>
  <w:num w:numId="11">
    <w:abstractNumId w:val="11"/>
  </w:num>
  <w:num w:numId="12">
    <w:abstractNumId w:val="2"/>
  </w:num>
  <w:num w:numId="13">
    <w:abstractNumId w:val="4"/>
  </w:num>
  <w:num w:numId="14">
    <w:abstractNumId w:val="14"/>
  </w:num>
  <w:num w:numId="15">
    <w:abstractNumId w:val="18"/>
  </w:num>
  <w:num w:numId="16">
    <w:abstractNumId w:val="30"/>
  </w:num>
  <w:num w:numId="17">
    <w:abstractNumId w:val="39"/>
  </w:num>
  <w:num w:numId="18">
    <w:abstractNumId w:val="1"/>
  </w:num>
  <w:num w:numId="19">
    <w:abstractNumId w:val="19"/>
  </w:num>
  <w:num w:numId="20">
    <w:abstractNumId w:val="41"/>
  </w:num>
  <w:num w:numId="21">
    <w:abstractNumId w:val="15"/>
  </w:num>
  <w:num w:numId="22">
    <w:abstractNumId w:val="25"/>
  </w:num>
  <w:num w:numId="23">
    <w:abstractNumId w:val="12"/>
  </w:num>
  <w:num w:numId="24">
    <w:abstractNumId w:val="29"/>
  </w:num>
  <w:num w:numId="25">
    <w:abstractNumId w:val="16"/>
  </w:num>
  <w:num w:numId="26">
    <w:abstractNumId w:val="3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3"/>
  </w:num>
  <w:num w:numId="33">
    <w:abstractNumId w:val="21"/>
  </w:num>
  <w:num w:numId="34">
    <w:abstractNumId w:val="22"/>
  </w:num>
  <w:num w:numId="35">
    <w:abstractNumId w:val="32"/>
  </w:num>
  <w:num w:numId="36">
    <w:abstractNumId w:val="3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20"/>
  </w:num>
  <w:num w:numId="42">
    <w:abstractNumId w:val="36"/>
  </w:num>
  <w:num w:numId="43">
    <w:abstractNumId w:val="5"/>
  </w:num>
  <w:num w:numId="44">
    <w:abstractNumId w:val="40"/>
  </w:num>
  <w:num w:numId="45">
    <w:abstractNumId w:val="27"/>
  </w:num>
  <w:num w:numId="46">
    <w:abstractNumId w:val="33"/>
  </w:num>
  <w:num w:numId="47">
    <w:abstractNumId w:val="4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9E"/>
    <w:rsid w:val="00003208"/>
    <w:rsid w:val="00003DF1"/>
    <w:rsid w:val="000059DF"/>
    <w:rsid w:val="000107B0"/>
    <w:rsid w:val="00023DCA"/>
    <w:rsid w:val="00027CA2"/>
    <w:rsid w:val="00034DCD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97F4E"/>
    <w:rsid w:val="000A0707"/>
    <w:rsid w:val="000A3B62"/>
    <w:rsid w:val="000A66A2"/>
    <w:rsid w:val="000B116E"/>
    <w:rsid w:val="000B30E3"/>
    <w:rsid w:val="000C58D5"/>
    <w:rsid w:val="000E5E67"/>
    <w:rsid w:val="000E6998"/>
    <w:rsid w:val="000F2B19"/>
    <w:rsid w:val="001005D8"/>
    <w:rsid w:val="0010299C"/>
    <w:rsid w:val="00107110"/>
    <w:rsid w:val="00115AD4"/>
    <w:rsid w:val="00120CAA"/>
    <w:rsid w:val="00130BC9"/>
    <w:rsid w:val="00135F41"/>
    <w:rsid w:val="00141209"/>
    <w:rsid w:val="001553A3"/>
    <w:rsid w:val="0016598F"/>
    <w:rsid w:val="001748AA"/>
    <w:rsid w:val="00182E86"/>
    <w:rsid w:val="001835D2"/>
    <w:rsid w:val="00191A8C"/>
    <w:rsid w:val="001928EE"/>
    <w:rsid w:val="0019581E"/>
    <w:rsid w:val="00195FF0"/>
    <w:rsid w:val="001A1120"/>
    <w:rsid w:val="001A2ADE"/>
    <w:rsid w:val="001B37FA"/>
    <w:rsid w:val="001C0CD4"/>
    <w:rsid w:val="001C3B96"/>
    <w:rsid w:val="001E0703"/>
    <w:rsid w:val="001E656A"/>
    <w:rsid w:val="001F2F46"/>
    <w:rsid w:val="001F5F5D"/>
    <w:rsid w:val="001F69D5"/>
    <w:rsid w:val="0020071A"/>
    <w:rsid w:val="0020510D"/>
    <w:rsid w:val="00206CF3"/>
    <w:rsid w:val="0021320A"/>
    <w:rsid w:val="00222B73"/>
    <w:rsid w:val="002235AD"/>
    <w:rsid w:val="002354B7"/>
    <w:rsid w:val="00251403"/>
    <w:rsid w:val="0025508A"/>
    <w:rsid w:val="00275B12"/>
    <w:rsid w:val="0028087F"/>
    <w:rsid w:val="002942A7"/>
    <w:rsid w:val="002A0BFE"/>
    <w:rsid w:val="002D27C6"/>
    <w:rsid w:val="002E015D"/>
    <w:rsid w:val="002F4F39"/>
    <w:rsid w:val="002F64AC"/>
    <w:rsid w:val="00311AFB"/>
    <w:rsid w:val="00313CC7"/>
    <w:rsid w:val="003239E8"/>
    <w:rsid w:val="0032639E"/>
    <w:rsid w:val="003276B1"/>
    <w:rsid w:val="00330683"/>
    <w:rsid w:val="00335DA0"/>
    <w:rsid w:val="0034018A"/>
    <w:rsid w:val="0035129A"/>
    <w:rsid w:val="00352707"/>
    <w:rsid w:val="00352905"/>
    <w:rsid w:val="00360980"/>
    <w:rsid w:val="00363FC2"/>
    <w:rsid w:val="00364210"/>
    <w:rsid w:val="00367BC8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1E55"/>
    <w:rsid w:val="004120C5"/>
    <w:rsid w:val="00422CAB"/>
    <w:rsid w:val="0042620E"/>
    <w:rsid w:val="00427069"/>
    <w:rsid w:val="00432C10"/>
    <w:rsid w:val="004524BC"/>
    <w:rsid w:val="00453226"/>
    <w:rsid w:val="00456447"/>
    <w:rsid w:val="0046180A"/>
    <w:rsid w:val="00463209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C232E"/>
    <w:rsid w:val="004C3ADB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B388A"/>
    <w:rsid w:val="005C0A20"/>
    <w:rsid w:val="005D135A"/>
    <w:rsid w:val="005D6A31"/>
    <w:rsid w:val="005E04EA"/>
    <w:rsid w:val="005E2645"/>
    <w:rsid w:val="00601BC3"/>
    <w:rsid w:val="00604D5A"/>
    <w:rsid w:val="00606550"/>
    <w:rsid w:val="00617FCB"/>
    <w:rsid w:val="00661545"/>
    <w:rsid w:val="0066606B"/>
    <w:rsid w:val="006675F9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7004D5"/>
    <w:rsid w:val="007010EE"/>
    <w:rsid w:val="00702491"/>
    <w:rsid w:val="00704DC6"/>
    <w:rsid w:val="007117B6"/>
    <w:rsid w:val="0071294A"/>
    <w:rsid w:val="00713ACC"/>
    <w:rsid w:val="00713C79"/>
    <w:rsid w:val="00720B12"/>
    <w:rsid w:val="00741CF9"/>
    <w:rsid w:val="00751FD7"/>
    <w:rsid w:val="007522D7"/>
    <w:rsid w:val="00752888"/>
    <w:rsid w:val="007539C9"/>
    <w:rsid w:val="00757040"/>
    <w:rsid w:val="00761AFE"/>
    <w:rsid w:val="007712CF"/>
    <w:rsid w:val="00772AC3"/>
    <w:rsid w:val="00773189"/>
    <w:rsid w:val="00781754"/>
    <w:rsid w:val="00782505"/>
    <w:rsid w:val="0078523B"/>
    <w:rsid w:val="00787980"/>
    <w:rsid w:val="00790315"/>
    <w:rsid w:val="007B5549"/>
    <w:rsid w:val="007C1A1C"/>
    <w:rsid w:val="007C4797"/>
    <w:rsid w:val="007C6459"/>
    <w:rsid w:val="007C7135"/>
    <w:rsid w:val="007D6D83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9270A"/>
    <w:rsid w:val="008A56A4"/>
    <w:rsid w:val="008A57CD"/>
    <w:rsid w:val="008B0108"/>
    <w:rsid w:val="008B1EDD"/>
    <w:rsid w:val="008D3FD2"/>
    <w:rsid w:val="008E2A9A"/>
    <w:rsid w:val="008E4B50"/>
    <w:rsid w:val="008F53DE"/>
    <w:rsid w:val="0090245E"/>
    <w:rsid w:val="009034F8"/>
    <w:rsid w:val="00913B89"/>
    <w:rsid w:val="009373A4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1E34"/>
    <w:rsid w:val="009C22B2"/>
    <w:rsid w:val="009C5641"/>
    <w:rsid w:val="009E41A3"/>
    <w:rsid w:val="009E59A3"/>
    <w:rsid w:val="009E6A90"/>
    <w:rsid w:val="00A02514"/>
    <w:rsid w:val="00A03879"/>
    <w:rsid w:val="00A06E41"/>
    <w:rsid w:val="00A07454"/>
    <w:rsid w:val="00A126C1"/>
    <w:rsid w:val="00A21655"/>
    <w:rsid w:val="00A32CC1"/>
    <w:rsid w:val="00A4075B"/>
    <w:rsid w:val="00A51415"/>
    <w:rsid w:val="00A5390C"/>
    <w:rsid w:val="00A740B9"/>
    <w:rsid w:val="00A96342"/>
    <w:rsid w:val="00A97233"/>
    <w:rsid w:val="00AB21D1"/>
    <w:rsid w:val="00AE127D"/>
    <w:rsid w:val="00AF187F"/>
    <w:rsid w:val="00B14882"/>
    <w:rsid w:val="00B253BD"/>
    <w:rsid w:val="00B36082"/>
    <w:rsid w:val="00B50701"/>
    <w:rsid w:val="00B52BB0"/>
    <w:rsid w:val="00B53E06"/>
    <w:rsid w:val="00B63964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5A19"/>
    <w:rsid w:val="00BC690F"/>
    <w:rsid w:val="00BD2C5B"/>
    <w:rsid w:val="00BE5E31"/>
    <w:rsid w:val="00BF6249"/>
    <w:rsid w:val="00C1621F"/>
    <w:rsid w:val="00C1637B"/>
    <w:rsid w:val="00C171EC"/>
    <w:rsid w:val="00C20390"/>
    <w:rsid w:val="00C247F5"/>
    <w:rsid w:val="00C274F4"/>
    <w:rsid w:val="00C50685"/>
    <w:rsid w:val="00C556BF"/>
    <w:rsid w:val="00C55EE2"/>
    <w:rsid w:val="00C577F6"/>
    <w:rsid w:val="00C634AF"/>
    <w:rsid w:val="00C65A67"/>
    <w:rsid w:val="00C70AC3"/>
    <w:rsid w:val="00C718FE"/>
    <w:rsid w:val="00C7636B"/>
    <w:rsid w:val="00C85A54"/>
    <w:rsid w:val="00C90FA5"/>
    <w:rsid w:val="00C9469E"/>
    <w:rsid w:val="00C96032"/>
    <w:rsid w:val="00CA6DB3"/>
    <w:rsid w:val="00CB0530"/>
    <w:rsid w:val="00CB7935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67484"/>
    <w:rsid w:val="00D73817"/>
    <w:rsid w:val="00D93FE2"/>
    <w:rsid w:val="00DA0D4F"/>
    <w:rsid w:val="00DA1697"/>
    <w:rsid w:val="00DA3951"/>
    <w:rsid w:val="00DA4996"/>
    <w:rsid w:val="00DB2F4E"/>
    <w:rsid w:val="00DC26BC"/>
    <w:rsid w:val="00DD7E31"/>
    <w:rsid w:val="00DE4432"/>
    <w:rsid w:val="00DE60CC"/>
    <w:rsid w:val="00DF7500"/>
    <w:rsid w:val="00E07383"/>
    <w:rsid w:val="00E10039"/>
    <w:rsid w:val="00E104FC"/>
    <w:rsid w:val="00E105B1"/>
    <w:rsid w:val="00E128C6"/>
    <w:rsid w:val="00E1315D"/>
    <w:rsid w:val="00E16942"/>
    <w:rsid w:val="00E20EF2"/>
    <w:rsid w:val="00E34267"/>
    <w:rsid w:val="00E364CA"/>
    <w:rsid w:val="00E36D44"/>
    <w:rsid w:val="00E51CF0"/>
    <w:rsid w:val="00E66C07"/>
    <w:rsid w:val="00E74FDC"/>
    <w:rsid w:val="00E849E9"/>
    <w:rsid w:val="00E85AF2"/>
    <w:rsid w:val="00E91B7D"/>
    <w:rsid w:val="00E94B5C"/>
    <w:rsid w:val="00E96054"/>
    <w:rsid w:val="00EA0075"/>
    <w:rsid w:val="00EA0079"/>
    <w:rsid w:val="00EA04AF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300B"/>
    <w:rsid w:val="00ED59F1"/>
    <w:rsid w:val="00EE375F"/>
    <w:rsid w:val="00F246E9"/>
    <w:rsid w:val="00F27246"/>
    <w:rsid w:val="00F32091"/>
    <w:rsid w:val="00F36AE3"/>
    <w:rsid w:val="00F42AEF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9627A"/>
    <w:rsid w:val="00FA45B3"/>
    <w:rsid w:val="00FC10F4"/>
    <w:rsid w:val="00FD0967"/>
    <w:rsid w:val="00FD40D2"/>
    <w:rsid w:val="00FD5920"/>
    <w:rsid w:val="00FD627E"/>
    <w:rsid w:val="00FD724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F16A0833-62F8-4746-8547-3537B388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aliases w:val="BAI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aliases w:val="BAI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ListParagraph1">
    <w:name w:val="List Paragraph1"/>
    <w:basedOn w:val="Normal"/>
    <w:uiPriority w:val="34"/>
    <w:qFormat/>
    <w:rsid w:val="00F32091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3.bin"/><Relationship Id="rId170" Type="http://schemas.openxmlformats.org/officeDocument/2006/relationships/image" Target="media/image71.wmf"/><Relationship Id="rId191" Type="http://schemas.openxmlformats.org/officeDocument/2006/relationships/oleObject" Target="embeddings/oleObject99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16.bin"/><Relationship Id="rId107" Type="http://schemas.openxmlformats.org/officeDocument/2006/relationships/image" Target="media/image40.wmf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3.bin"/><Relationship Id="rId74" Type="http://schemas.openxmlformats.org/officeDocument/2006/relationships/image" Target="media/image26.gif"/><Relationship Id="rId128" Type="http://schemas.openxmlformats.org/officeDocument/2006/relationships/oleObject" Target="embeddings/oleObject67.bin"/><Relationship Id="rId149" Type="http://schemas.openxmlformats.org/officeDocument/2006/relationships/oleObject" Target="embeddings/oleObject78.bin"/><Relationship Id="rId5" Type="http://schemas.openxmlformats.org/officeDocument/2006/relationships/webSettings" Target="webSettings.xml"/><Relationship Id="rId95" Type="http://schemas.openxmlformats.org/officeDocument/2006/relationships/image" Target="media/image34.wmf"/><Relationship Id="rId160" Type="http://schemas.openxmlformats.org/officeDocument/2006/relationships/image" Target="media/image66.wmf"/><Relationship Id="rId181" Type="http://schemas.openxmlformats.org/officeDocument/2006/relationships/oleObject" Target="embeddings/oleObject94.bin"/><Relationship Id="rId216" Type="http://schemas.openxmlformats.org/officeDocument/2006/relationships/oleObject" Target="embeddings/oleObject111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2.bin"/><Relationship Id="rId139" Type="http://schemas.openxmlformats.org/officeDocument/2006/relationships/image" Target="media/image56.wmf"/><Relationship Id="rId85" Type="http://schemas.openxmlformats.org/officeDocument/2006/relationships/image" Target="media/image29.wmf"/><Relationship Id="rId150" Type="http://schemas.openxmlformats.org/officeDocument/2006/relationships/image" Target="media/image61.wmf"/><Relationship Id="rId171" Type="http://schemas.openxmlformats.org/officeDocument/2006/relationships/oleObject" Target="embeddings/oleObject89.bin"/><Relationship Id="rId192" Type="http://schemas.openxmlformats.org/officeDocument/2006/relationships/image" Target="media/image82.wmf"/><Relationship Id="rId206" Type="http://schemas.openxmlformats.org/officeDocument/2006/relationships/oleObject" Target="embeddings/oleObject106.bin"/><Relationship Id="rId227" Type="http://schemas.openxmlformats.org/officeDocument/2006/relationships/header" Target="header1.xml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7.bin"/><Relationship Id="rId129" Type="http://schemas.openxmlformats.org/officeDocument/2006/relationships/image" Target="media/image51.wmf"/><Relationship Id="rId54" Type="http://schemas.openxmlformats.org/officeDocument/2006/relationships/oleObject" Target="embeddings/oleObject24.bin"/><Relationship Id="rId75" Type="http://schemas.openxmlformats.org/officeDocument/2006/relationships/image" Target="media/image24.wmf"/><Relationship Id="rId96" Type="http://schemas.openxmlformats.org/officeDocument/2006/relationships/oleObject" Target="embeddings/oleObject51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4.bin"/><Relationship Id="rId182" Type="http://schemas.openxmlformats.org/officeDocument/2006/relationships/image" Target="media/image77.wmf"/><Relationship Id="rId217" Type="http://schemas.openxmlformats.org/officeDocument/2006/relationships/image" Target="media/image95.wmf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119" Type="http://schemas.openxmlformats.org/officeDocument/2006/relationships/image" Target="media/image46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5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79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0.bin"/><Relationship Id="rId207" Type="http://schemas.openxmlformats.org/officeDocument/2006/relationships/image" Target="media/image90.wmf"/><Relationship Id="rId228" Type="http://schemas.openxmlformats.org/officeDocument/2006/relationships/footer" Target="footer1.xml"/><Relationship Id="rId13" Type="http://schemas.openxmlformats.org/officeDocument/2006/relationships/oleObject" Target="embeddings/oleObject2.bin"/><Relationship Id="rId109" Type="http://schemas.openxmlformats.org/officeDocument/2006/relationships/image" Target="media/image41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41.bin"/><Relationship Id="rId97" Type="http://schemas.openxmlformats.org/officeDocument/2006/relationships/image" Target="media/image35.wmf"/><Relationship Id="rId120" Type="http://schemas.openxmlformats.org/officeDocument/2006/relationships/oleObject" Target="embeddings/oleObject63.bin"/><Relationship Id="rId141" Type="http://schemas.openxmlformats.org/officeDocument/2006/relationships/oleObject" Target="embeddings/oleObject74.bin"/><Relationship Id="rId7" Type="http://schemas.openxmlformats.org/officeDocument/2006/relationships/endnotes" Target="endnotes.xml"/><Relationship Id="rId162" Type="http://schemas.openxmlformats.org/officeDocument/2006/relationships/image" Target="media/image67.wmf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2.bin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6.bin"/><Relationship Id="rId87" Type="http://schemas.openxmlformats.org/officeDocument/2006/relationships/image" Target="media/image30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2.wmf"/><Relationship Id="rId152" Type="http://schemas.openxmlformats.org/officeDocument/2006/relationships/image" Target="media/image62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3.wmf"/><Relationship Id="rId208" Type="http://schemas.openxmlformats.org/officeDocument/2006/relationships/oleObject" Target="embeddings/oleObject107.bin"/><Relationship Id="rId229" Type="http://schemas.openxmlformats.org/officeDocument/2006/relationships/fontTable" Target="fontTable.xml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6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3.bin"/><Relationship Id="rId8" Type="http://schemas.openxmlformats.org/officeDocument/2006/relationships/image" Target="media/image1.gif"/><Relationship Id="rId98" Type="http://schemas.openxmlformats.org/officeDocument/2006/relationships/oleObject" Target="embeddings/oleObject52.bin"/><Relationship Id="rId121" Type="http://schemas.openxmlformats.org/officeDocument/2006/relationships/image" Target="media/image47.wmf"/><Relationship Id="rId142" Type="http://schemas.openxmlformats.org/officeDocument/2006/relationships/image" Target="media/image57.wmf"/><Relationship Id="rId163" Type="http://schemas.openxmlformats.org/officeDocument/2006/relationships/oleObject" Target="embeddings/oleObject85.bin"/><Relationship Id="rId184" Type="http://schemas.openxmlformats.org/officeDocument/2006/relationships/image" Target="media/image78.wmf"/><Relationship Id="rId219" Type="http://schemas.openxmlformats.org/officeDocument/2006/relationships/image" Target="media/image96.wmf"/><Relationship Id="rId230" Type="http://schemas.openxmlformats.org/officeDocument/2006/relationships/theme" Target="theme/theme1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7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5.wmf"/><Relationship Id="rId158" Type="http://schemas.openxmlformats.org/officeDocument/2006/relationships/image" Target="media/image6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2.bin"/><Relationship Id="rId83" Type="http://schemas.openxmlformats.org/officeDocument/2006/relationships/image" Target="media/image28.wmf"/><Relationship Id="rId88" Type="http://schemas.openxmlformats.org/officeDocument/2006/relationships/oleObject" Target="embeddings/oleObject47.bin"/><Relationship Id="rId111" Type="http://schemas.openxmlformats.org/officeDocument/2006/relationships/image" Target="media/image42.wmf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3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1.bin"/><Relationship Id="rId209" Type="http://schemas.openxmlformats.org/officeDocument/2006/relationships/image" Target="media/image91.wmf"/><Relationship Id="rId190" Type="http://schemas.openxmlformats.org/officeDocument/2006/relationships/image" Target="media/image81.wmf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3.bin"/><Relationship Id="rId225" Type="http://schemas.openxmlformats.org/officeDocument/2006/relationships/image" Target="media/image99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0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25.png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0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0.wmf"/><Relationship Id="rId164" Type="http://schemas.openxmlformats.org/officeDocument/2006/relationships/image" Target="media/image68.wmf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6.bin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80" Type="http://schemas.openxmlformats.org/officeDocument/2006/relationships/image" Target="media/image76.wmf"/><Relationship Id="rId210" Type="http://schemas.openxmlformats.org/officeDocument/2006/relationships/oleObject" Target="embeddings/oleObject108.bin"/><Relationship Id="rId215" Type="http://schemas.openxmlformats.org/officeDocument/2006/relationships/image" Target="media/image94.wmf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8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3.wmf"/><Relationship Id="rId154" Type="http://schemas.openxmlformats.org/officeDocument/2006/relationships/image" Target="media/image63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84.wmf"/><Relationship Id="rId200" Type="http://schemas.openxmlformats.org/officeDocument/2006/relationships/image" Target="media/image86.emf"/><Relationship Id="rId16" Type="http://schemas.openxmlformats.org/officeDocument/2006/relationships/image" Target="media/image4.wmf"/><Relationship Id="rId221" Type="http://schemas.openxmlformats.org/officeDocument/2006/relationships/image" Target="media/image97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8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54.bin"/><Relationship Id="rId123" Type="http://schemas.openxmlformats.org/officeDocument/2006/relationships/image" Target="media/image48.wmf"/><Relationship Id="rId144" Type="http://schemas.openxmlformats.org/officeDocument/2006/relationships/image" Target="media/image58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6.bin"/><Relationship Id="rId186" Type="http://schemas.openxmlformats.org/officeDocument/2006/relationships/image" Target="media/image79.wmf"/><Relationship Id="rId211" Type="http://schemas.openxmlformats.org/officeDocument/2006/relationships/image" Target="media/image92.wmf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9.bin"/><Relationship Id="rId113" Type="http://schemas.openxmlformats.org/officeDocument/2006/relationships/image" Target="media/image43.wmf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81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2.bin"/><Relationship Id="rId201" Type="http://schemas.openxmlformats.org/officeDocument/2006/relationships/image" Target="media/image87.wmf"/><Relationship Id="rId222" Type="http://schemas.openxmlformats.org/officeDocument/2006/relationships/oleObject" Target="embeddings/oleObject114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38.wmf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40.bin"/><Relationship Id="rId91" Type="http://schemas.openxmlformats.org/officeDocument/2006/relationships/image" Target="media/image32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69.wmf"/><Relationship Id="rId187" Type="http://schemas.openxmlformats.org/officeDocument/2006/relationships/oleObject" Target="embeddings/oleObject9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9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60.bin"/><Relationship Id="rId60" Type="http://schemas.openxmlformats.org/officeDocument/2006/relationships/oleObject" Target="embeddings/oleObject30.bin"/><Relationship Id="rId81" Type="http://schemas.openxmlformats.org/officeDocument/2006/relationships/image" Target="media/image27.wmf"/><Relationship Id="rId135" Type="http://schemas.openxmlformats.org/officeDocument/2006/relationships/image" Target="media/image54.wmf"/><Relationship Id="rId156" Type="http://schemas.openxmlformats.org/officeDocument/2006/relationships/image" Target="media/image64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5.wmf"/><Relationship Id="rId202" Type="http://schemas.openxmlformats.org/officeDocument/2006/relationships/oleObject" Target="embeddings/oleObject104.bin"/><Relationship Id="rId223" Type="http://schemas.openxmlformats.org/officeDocument/2006/relationships/image" Target="media/image98.wmf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1.png"/><Relationship Id="rId104" Type="http://schemas.openxmlformats.org/officeDocument/2006/relationships/oleObject" Target="embeddings/oleObject55.bin"/><Relationship Id="rId125" Type="http://schemas.openxmlformats.org/officeDocument/2006/relationships/image" Target="media/image49.wmf"/><Relationship Id="rId146" Type="http://schemas.openxmlformats.org/officeDocument/2006/relationships/image" Target="media/image59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0.wmf"/><Relationship Id="rId71" Type="http://schemas.openxmlformats.org/officeDocument/2006/relationships/image" Target="media/image22.jpeg"/><Relationship Id="rId92" Type="http://schemas.openxmlformats.org/officeDocument/2006/relationships/oleObject" Target="embeddings/oleObject49.bin"/><Relationship Id="rId213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6.wmf"/><Relationship Id="rId115" Type="http://schemas.openxmlformats.org/officeDocument/2006/relationships/image" Target="media/image44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75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99" Type="http://schemas.openxmlformats.org/officeDocument/2006/relationships/oleObject" Target="embeddings/oleObject103.bin"/><Relationship Id="rId203" Type="http://schemas.openxmlformats.org/officeDocument/2006/relationships/image" Target="media/image88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5.bin"/><Relationship Id="rId30" Type="http://schemas.openxmlformats.org/officeDocument/2006/relationships/image" Target="media/image11.wmf"/><Relationship Id="rId105" Type="http://schemas.openxmlformats.org/officeDocument/2006/relationships/image" Target="media/image39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23.png"/><Relationship Id="rId93" Type="http://schemas.openxmlformats.org/officeDocument/2006/relationships/image" Target="media/image33.wmf"/><Relationship Id="rId189" Type="http://schemas.openxmlformats.org/officeDocument/2006/relationships/oleObject" Target="embeddings/oleObject98.bin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0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F1AB1-58E3-46EA-8E78-7293A351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8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2021-06-16T09:50:00Z</cp:lastPrinted>
  <dcterms:created xsi:type="dcterms:W3CDTF">2021-07-15T09:03:00Z</dcterms:created>
  <dcterms:modified xsi:type="dcterms:W3CDTF">2021-07-15T14:07:00Z</dcterms:modified>
</cp:coreProperties>
</file>